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4B230E" w14:textId="243F5465" w:rsidR="00F72F4F" w:rsidRDefault="00F72F4F" w:rsidP="00F72F4F">
      <w:pPr>
        <w:pStyle w:val="CH"/>
      </w:pPr>
      <w:bookmarkStart w:id="0" w:name="historyclause"/>
      <w:r w:rsidRPr="006073EA">
        <w:t>3GPP RAN WG</w:t>
      </w:r>
      <w:r>
        <w:t>4</w:t>
      </w:r>
      <w:r w:rsidRPr="006073EA">
        <w:t xml:space="preserve"> Meeting #</w:t>
      </w:r>
      <w:r>
        <w:t>10</w:t>
      </w:r>
      <w:r w:rsidR="00412250">
        <w:t>2</w:t>
      </w:r>
      <w:r>
        <w:t>-e</w:t>
      </w:r>
      <w:r>
        <w:tab/>
      </w:r>
      <w:r>
        <w:tab/>
      </w:r>
      <w:r w:rsidR="002B454A" w:rsidRPr="002B454A">
        <w:t>R4-2203697</w:t>
      </w:r>
    </w:p>
    <w:p w14:paraId="4A8CACC6" w14:textId="4D6A6FD6" w:rsidR="00F72F4F" w:rsidRPr="00FD166F" w:rsidRDefault="002B454A" w:rsidP="00F72F4F">
      <w:pPr>
        <w:pStyle w:val="CH"/>
        <w:tabs>
          <w:tab w:val="clear" w:pos="7920"/>
        </w:tabs>
        <w:rPr>
          <w:b w:val="0"/>
        </w:rPr>
      </w:pPr>
      <w:r>
        <w:t>Online</w:t>
      </w:r>
      <w:r w:rsidRPr="00EC4847">
        <w:t xml:space="preserve">, </w:t>
      </w:r>
      <w:r>
        <w:t>Feb</w:t>
      </w:r>
      <w:r w:rsidRPr="00A14D3F">
        <w:t xml:space="preserve"> </w:t>
      </w:r>
      <w:r>
        <w:t>21</w:t>
      </w:r>
      <w:r>
        <w:rPr>
          <w:vertAlign w:val="superscript"/>
        </w:rPr>
        <w:t>st</w:t>
      </w:r>
      <w:r w:rsidRPr="00A14D3F">
        <w:t xml:space="preserve"> – </w:t>
      </w:r>
      <w:r>
        <w:t>Mar 3</w:t>
      </w:r>
      <w:r w:rsidRPr="00135990">
        <w:rPr>
          <w:vertAlign w:val="superscript"/>
        </w:rPr>
        <w:t>rd</w:t>
      </w:r>
      <w:r w:rsidRPr="00A14D3F">
        <w:t>, 202</w:t>
      </w:r>
      <w:r>
        <w:t>2</w:t>
      </w:r>
    </w:p>
    <w:p w14:paraId="39A0EE25" w14:textId="77777777" w:rsidR="00D309CC" w:rsidRDefault="00D309CC" w:rsidP="00D309CC">
      <w:pPr>
        <w:tabs>
          <w:tab w:val="left" w:pos="2160"/>
        </w:tabs>
        <w:rPr>
          <w:rFonts w:ascii="Arial" w:hAnsi="Arial" w:cs="Arial"/>
          <w:b/>
        </w:rPr>
      </w:pPr>
    </w:p>
    <w:p w14:paraId="6DDCE159" w14:textId="04317BD0" w:rsidR="00D309CC" w:rsidRPr="0008103A" w:rsidRDefault="00D309CC" w:rsidP="00D309CC">
      <w:pPr>
        <w:pStyle w:val="CH"/>
        <w:rPr>
          <w:b w:val="0"/>
        </w:rPr>
      </w:pPr>
      <w:r w:rsidRPr="0008103A">
        <w:t>Agenda item:</w:t>
      </w:r>
      <w:r>
        <w:tab/>
      </w:r>
      <w:r w:rsidR="00011CAD">
        <w:t>10</w:t>
      </w:r>
      <w:r w:rsidR="002B6EF4">
        <w:t>.</w:t>
      </w:r>
      <w:r w:rsidR="00C509CE">
        <w:t>4</w:t>
      </w:r>
      <w:r w:rsidR="002B6EF4">
        <w:t>.5.1</w:t>
      </w:r>
    </w:p>
    <w:p w14:paraId="4DBE005A" w14:textId="4DFA2DBD" w:rsidR="00D309CC" w:rsidRPr="0008103A" w:rsidRDefault="00D309CC" w:rsidP="00D309CC">
      <w:pPr>
        <w:pStyle w:val="CH"/>
        <w:rPr>
          <w:b w:val="0"/>
        </w:rPr>
      </w:pPr>
      <w:r>
        <w:t>Source:</w:t>
      </w:r>
      <w:r>
        <w:tab/>
        <w:t>Apple</w:t>
      </w:r>
    </w:p>
    <w:p w14:paraId="0D2061A1" w14:textId="2D6DF766" w:rsidR="00D309CC" w:rsidRDefault="00D309CC" w:rsidP="00D309CC">
      <w:pPr>
        <w:pStyle w:val="CH"/>
      </w:pPr>
      <w:r w:rsidRPr="0008103A">
        <w:t>Title:</w:t>
      </w:r>
      <w:r w:rsidRPr="0008103A">
        <w:tab/>
      </w:r>
      <w:r w:rsidR="00011CAD">
        <w:t>Views on</w:t>
      </w:r>
      <w:r w:rsidR="00F72F4F">
        <w:t xml:space="preserve"> </w:t>
      </w:r>
      <w:r w:rsidR="00C0292C">
        <w:t xml:space="preserve">new </w:t>
      </w:r>
      <w:r w:rsidR="002B6EF4">
        <w:t>FR2 CA BW classes</w:t>
      </w:r>
      <w:r w:rsidR="00AC0150">
        <w:t xml:space="preserve"> </w:t>
      </w:r>
    </w:p>
    <w:p w14:paraId="052B1E0C" w14:textId="43348D21" w:rsidR="00104BC6" w:rsidRDefault="00104BC6" w:rsidP="00D309CC">
      <w:pPr>
        <w:pStyle w:val="CH"/>
      </w:pPr>
      <w:r>
        <w:t>WI/SI:</w:t>
      </w:r>
      <w:r>
        <w:tab/>
      </w:r>
      <w:r w:rsidR="002B6EF4" w:rsidRPr="002B6EF4">
        <w:t>NR_RF_FR2_req_enh2-Core</w:t>
      </w:r>
    </w:p>
    <w:p w14:paraId="6C6D1281" w14:textId="2916DA0F" w:rsidR="00104BC6" w:rsidRDefault="00104BC6" w:rsidP="00D309CC">
      <w:pPr>
        <w:pStyle w:val="CH"/>
        <w:rPr>
          <w:b w:val="0"/>
        </w:rPr>
      </w:pPr>
      <w:r>
        <w:t>Release:</w:t>
      </w:r>
      <w:r>
        <w:tab/>
      </w:r>
      <w:r w:rsidRPr="00261B7C">
        <w:t>Rel-</w:t>
      </w:r>
      <w:r w:rsidR="00261B7C">
        <w:t>1</w:t>
      </w:r>
      <w:r w:rsidR="0041733B">
        <w:t>7</w:t>
      </w:r>
    </w:p>
    <w:p w14:paraId="2E4E044D" w14:textId="3D1978DE" w:rsidR="00D309CC" w:rsidRDefault="00D309CC" w:rsidP="00D309CC">
      <w:pPr>
        <w:pStyle w:val="CH"/>
      </w:pPr>
      <w:r>
        <w:t>Document for:</w:t>
      </w:r>
      <w:r>
        <w:tab/>
      </w:r>
      <w:r w:rsidR="00F72F4F">
        <w:t>Discussion</w:t>
      </w:r>
    </w:p>
    <w:p w14:paraId="0207DB43" w14:textId="77777777" w:rsidR="00D46431" w:rsidRPr="0008103A" w:rsidRDefault="00D46431" w:rsidP="00D309CC">
      <w:pPr>
        <w:pStyle w:val="CH"/>
        <w:rPr>
          <w:b w:val="0"/>
        </w:rPr>
      </w:pPr>
    </w:p>
    <w:p w14:paraId="5AB2C4CE" w14:textId="1734F79E" w:rsidR="00A75621" w:rsidRPr="00A75621" w:rsidRDefault="008E7986" w:rsidP="00A75621">
      <w:pPr>
        <w:pStyle w:val="Heading1"/>
      </w:pPr>
      <w:r>
        <w:t>1</w:t>
      </w:r>
      <w:r>
        <w:tab/>
      </w:r>
      <w:r w:rsidRPr="004D3578">
        <w:t>Introduction</w:t>
      </w:r>
      <w:r>
        <w:t xml:space="preserve"> </w:t>
      </w:r>
    </w:p>
    <w:p w14:paraId="103A80D9" w14:textId="77777777" w:rsidR="004768DA" w:rsidRDefault="004768DA" w:rsidP="004768DA">
      <w:pPr>
        <w:spacing w:after="0"/>
        <w:jc w:val="both"/>
        <w:rPr>
          <w:rFonts w:ascii="Arial" w:hAnsi="Arial" w:cs="Arial"/>
        </w:rPr>
      </w:pPr>
    </w:p>
    <w:p w14:paraId="06E92CC7" w14:textId="187CC89C" w:rsidR="008E7986" w:rsidRPr="00D238B2" w:rsidRDefault="007E6354" w:rsidP="00A75621">
      <w:pPr>
        <w:jc w:val="both"/>
        <w:rPr>
          <w:rFonts w:ascii="Arial" w:hAnsi="Arial" w:cs="Arial"/>
          <w:bCs/>
          <w:lang w:val="en-US"/>
        </w:rPr>
      </w:pPr>
      <w:r>
        <w:rPr>
          <w:rFonts w:ascii="Arial" w:hAnsi="Arial" w:cs="Arial"/>
        </w:rPr>
        <w:t xml:space="preserve">In the need of supporting more than 1GHz contiguous spectrum in certain FR2 band which has been made available in US [1], </w:t>
      </w:r>
      <w:r w:rsidR="003C7E3B">
        <w:rPr>
          <w:rFonts w:ascii="Arial" w:hAnsi="Arial" w:cs="Arial"/>
          <w:bCs/>
          <w:lang w:val="en-US"/>
        </w:rPr>
        <w:t>in RAN #91-e meeting</w:t>
      </w:r>
      <w:r w:rsidR="00276C70">
        <w:rPr>
          <w:rFonts w:ascii="Arial" w:hAnsi="Arial" w:cs="Arial"/>
          <w:bCs/>
          <w:lang w:val="en-US"/>
        </w:rPr>
        <w:t>,</w:t>
      </w:r>
      <w:r w:rsidR="003C7E3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an objective of introducing new FR2 CA BW</w:t>
      </w:r>
      <w:r w:rsidR="00851681">
        <w:rPr>
          <w:rFonts w:ascii="Arial" w:hAnsi="Arial" w:cs="Arial"/>
        </w:rPr>
        <w:t xml:space="preserve"> classes and </w:t>
      </w:r>
      <w:r w:rsidR="00276C70">
        <w:rPr>
          <w:rFonts w:ascii="Arial" w:hAnsi="Arial" w:cs="Arial"/>
        </w:rPr>
        <w:t xml:space="preserve">the </w:t>
      </w:r>
      <w:r w:rsidR="00851681">
        <w:rPr>
          <w:rFonts w:ascii="Arial" w:hAnsi="Arial" w:cs="Arial"/>
        </w:rPr>
        <w:t xml:space="preserve">related Rx requirements </w:t>
      </w:r>
      <w:r w:rsidR="00851681" w:rsidRPr="00851681">
        <w:rPr>
          <w:rFonts w:ascii="Arial" w:hAnsi="Arial" w:cs="Arial"/>
          <w:lang w:val="en-US"/>
        </w:rPr>
        <w:t>to support contiguous downlink aggregated channel BW up to 1600 MHz</w:t>
      </w:r>
      <w:r w:rsidR="00851681">
        <w:rPr>
          <w:rFonts w:ascii="Arial" w:hAnsi="Arial" w:cs="Arial"/>
          <w:lang w:val="en-US"/>
        </w:rPr>
        <w:t xml:space="preserve"> has been approved to be included in the revised WID on </w:t>
      </w:r>
      <w:r w:rsidR="00851681">
        <w:rPr>
          <w:rFonts w:ascii="Arial" w:hAnsi="Arial" w:cs="Arial"/>
          <w:bCs/>
          <w:lang w:val="en-US"/>
        </w:rPr>
        <w:t>f</w:t>
      </w:r>
      <w:r w:rsidR="00851681" w:rsidRPr="00851681">
        <w:rPr>
          <w:rFonts w:ascii="Arial" w:hAnsi="Arial" w:cs="Arial"/>
          <w:bCs/>
          <w:lang w:val="en-US"/>
        </w:rPr>
        <w:t>urther enhancements of NR RF requirements for frequency range 2</w:t>
      </w:r>
      <w:r w:rsidR="00851681">
        <w:rPr>
          <w:rFonts w:ascii="Arial" w:hAnsi="Arial" w:cs="Arial"/>
          <w:bCs/>
          <w:lang w:val="en-US"/>
        </w:rPr>
        <w:t xml:space="preserve"> [2].</w:t>
      </w:r>
      <w:r w:rsidR="005038CA">
        <w:rPr>
          <w:rFonts w:ascii="Arial" w:hAnsi="Arial" w:cs="Arial"/>
          <w:bCs/>
          <w:lang w:val="en-US"/>
        </w:rPr>
        <w:t xml:space="preserve"> </w:t>
      </w:r>
      <w:r w:rsidR="009C2313">
        <w:rPr>
          <w:rFonts w:ascii="Arial" w:hAnsi="Arial" w:cs="Arial"/>
          <w:bCs/>
          <w:lang w:val="en-US"/>
        </w:rPr>
        <w:t xml:space="preserve">In </w:t>
      </w:r>
      <w:r w:rsidR="00C509CE">
        <w:rPr>
          <w:rFonts w:ascii="Arial" w:hAnsi="Arial" w:cs="Arial"/>
          <w:bCs/>
          <w:lang w:val="en-US"/>
        </w:rPr>
        <w:t>RAN4</w:t>
      </w:r>
      <w:r w:rsidR="00D238B2">
        <w:rPr>
          <w:rFonts w:ascii="Arial" w:hAnsi="Arial" w:cs="Arial"/>
          <w:bCs/>
          <w:lang w:val="en-US"/>
        </w:rPr>
        <w:t xml:space="preserve"> #99e </w:t>
      </w:r>
      <w:r w:rsidR="00C509CE">
        <w:rPr>
          <w:rFonts w:ascii="Arial" w:hAnsi="Arial" w:cs="Arial"/>
          <w:bCs/>
          <w:lang w:val="en-US"/>
        </w:rPr>
        <w:t xml:space="preserve">meeting, it was </w:t>
      </w:r>
      <w:r w:rsidR="00D238B2">
        <w:rPr>
          <w:rFonts w:ascii="Arial" w:hAnsi="Arial" w:cs="Arial"/>
          <w:bCs/>
          <w:lang w:val="en-US"/>
        </w:rPr>
        <w:t xml:space="preserve">first </w:t>
      </w:r>
      <w:r w:rsidR="00C509CE">
        <w:rPr>
          <w:rFonts w:ascii="Arial" w:hAnsi="Arial" w:cs="Arial"/>
          <w:bCs/>
          <w:lang w:val="en-US"/>
        </w:rPr>
        <w:t xml:space="preserve">agreed </w:t>
      </w:r>
      <w:r w:rsidR="00D238B2">
        <w:rPr>
          <w:rFonts w:ascii="Arial" w:hAnsi="Arial" w:cs="Arial"/>
          <w:bCs/>
          <w:lang w:val="en-US"/>
        </w:rPr>
        <w:t xml:space="preserve">to introduce </w:t>
      </w:r>
      <w:r w:rsidR="00C509CE">
        <w:rPr>
          <w:rFonts w:ascii="Arial" w:hAnsi="Arial" w:cs="Arial"/>
          <w:bCs/>
          <w:lang w:val="en-US"/>
        </w:rPr>
        <w:t>4 new CA BW classes</w:t>
      </w:r>
      <w:r w:rsidR="00D238B2">
        <w:rPr>
          <w:rFonts w:ascii="Arial" w:hAnsi="Arial" w:cs="Arial"/>
          <w:bCs/>
          <w:lang w:val="en-US"/>
        </w:rPr>
        <w:t xml:space="preserve"> R, S, T, and U</w:t>
      </w:r>
      <w:r w:rsidR="00C509CE">
        <w:rPr>
          <w:rFonts w:ascii="Arial" w:hAnsi="Arial" w:cs="Arial"/>
          <w:bCs/>
          <w:lang w:val="en-US"/>
        </w:rPr>
        <w:t xml:space="preserve"> in fallback group 2 </w:t>
      </w:r>
      <w:r w:rsidR="00D238B2">
        <w:rPr>
          <w:rFonts w:ascii="Arial" w:hAnsi="Arial" w:cs="Arial"/>
          <w:bCs/>
          <w:lang w:val="en-US"/>
        </w:rPr>
        <w:t xml:space="preserve">(FBG2) to support </w:t>
      </w:r>
      <w:r w:rsidR="00D238B2" w:rsidRPr="00851681">
        <w:rPr>
          <w:rFonts w:ascii="Arial" w:hAnsi="Arial" w:cs="Arial"/>
          <w:lang w:val="en-US"/>
        </w:rPr>
        <w:t>aggregated channel BW up to 1600 MHz</w:t>
      </w:r>
      <w:r w:rsidR="00D238B2">
        <w:rPr>
          <w:rFonts w:ascii="Arial" w:hAnsi="Arial" w:cs="Arial"/>
          <w:lang w:val="en-US"/>
        </w:rPr>
        <w:t xml:space="preserve"> [3]</w:t>
      </w:r>
      <w:r w:rsidR="00C509CE">
        <w:rPr>
          <w:rFonts w:ascii="Arial" w:hAnsi="Arial" w:cs="Arial"/>
          <w:bCs/>
          <w:lang w:val="en-US"/>
        </w:rPr>
        <w:t xml:space="preserve">. </w:t>
      </w:r>
      <w:r w:rsidR="00D238B2">
        <w:rPr>
          <w:rFonts w:ascii="Arial" w:hAnsi="Arial" w:cs="Arial"/>
          <w:bCs/>
          <w:lang w:val="en-US"/>
        </w:rPr>
        <w:t xml:space="preserve">However, considering the backward compatibility with the existing FR2 cells at 100MHz in fallback group 3 (FBG3), in RAN4 #100e meeting, it was further proposed to introduce 4 additional CA BW classes MA, MD, ME, and MF by combing FGB3 and FBG2 [4] which was later named as Alt 1 option as in contrast to an alternative option named Alt 2 in [5]. </w:t>
      </w:r>
      <w:r w:rsidR="00C90E0A">
        <w:rPr>
          <w:rFonts w:ascii="Arial" w:hAnsi="Arial" w:cs="Arial"/>
          <w:bCs/>
          <w:lang w:val="en-US"/>
        </w:rPr>
        <w:t xml:space="preserve">Due to the </w:t>
      </w:r>
      <w:r w:rsidR="00C90E0A" w:rsidRPr="00C90E0A">
        <w:rPr>
          <w:rFonts w:ascii="Arial" w:hAnsi="Arial" w:cs="Arial"/>
          <w:bCs/>
          <w:lang w:val="en-US"/>
        </w:rPr>
        <w:t>limited flexibility in fallback combination support</w:t>
      </w:r>
      <w:r w:rsidR="00C90E0A">
        <w:rPr>
          <w:rFonts w:ascii="Arial" w:hAnsi="Arial" w:cs="Arial"/>
          <w:bCs/>
          <w:lang w:val="en-US"/>
        </w:rPr>
        <w:t xml:space="preserve"> in both Alt 1 and Alt 2 options, two more alternatives were proposed in last RAN4 meeting [6-7]</w:t>
      </w:r>
      <w:r w:rsidR="00C0292C">
        <w:rPr>
          <w:rFonts w:ascii="Arial" w:hAnsi="Arial" w:cs="Arial"/>
          <w:bCs/>
          <w:lang w:val="en-US"/>
        </w:rPr>
        <w:t xml:space="preserve">, where </w:t>
      </w:r>
      <w:r w:rsidR="00C90E0A">
        <w:rPr>
          <w:rFonts w:ascii="Arial" w:hAnsi="Arial" w:cs="Arial"/>
          <w:bCs/>
          <w:lang w:val="en-US"/>
        </w:rPr>
        <w:t xml:space="preserve">the outcome of the discussions </w:t>
      </w:r>
      <w:r w:rsidR="00656B9D">
        <w:rPr>
          <w:rFonts w:ascii="Arial" w:hAnsi="Arial" w:cs="Arial"/>
          <w:bCs/>
          <w:lang w:val="en-US"/>
        </w:rPr>
        <w:t>as captured in the approved WF [8] was to down</w:t>
      </w:r>
      <w:r w:rsidR="0068530E">
        <w:rPr>
          <w:rFonts w:ascii="Arial" w:hAnsi="Arial" w:cs="Arial"/>
          <w:bCs/>
          <w:lang w:val="en-US"/>
        </w:rPr>
        <w:t>-</w:t>
      </w:r>
      <w:r w:rsidR="00656B9D">
        <w:rPr>
          <w:rFonts w:ascii="Arial" w:hAnsi="Arial" w:cs="Arial"/>
          <w:bCs/>
          <w:lang w:val="en-US"/>
        </w:rPr>
        <w:t xml:space="preserve">select the 4 alternatives to two options for decision in this meeting. </w:t>
      </w:r>
      <w:r w:rsidR="00D238B2">
        <w:rPr>
          <w:rFonts w:ascii="Arial" w:hAnsi="Arial" w:cs="Arial"/>
          <w:bCs/>
          <w:lang w:val="en-US"/>
        </w:rPr>
        <w:t xml:space="preserve">In this contribution, we </w:t>
      </w:r>
      <w:r w:rsidR="00656B9D">
        <w:rPr>
          <w:rFonts w:ascii="Arial" w:hAnsi="Arial" w:cs="Arial"/>
          <w:bCs/>
          <w:lang w:val="en-US"/>
        </w:rPr>
        <w:t xml:space="preserve">share our views on the two </w:t>
      </w:r>
      <w:r w:rsidR="00C0292C">
        <w:rPr>
          <w:rFonts w:ascii="Arial" w:hAnsi="Arial" w:cs="Arial"/>
          <w:bCs/>
          <w:lang w:val="en-US"/>
        </w:rPr>
        <w:t>options for the new FR2 CA BW classes definition.</w:t>
      </w:r>
      <w:r w:rsidR="00656B9D">
        <w:rPr>
          <w:rFonts w:ascii="Arial" w:hAnsi="Arial" w:cs="Arial"/>
          <w:bCs/>
          <w:lang w:val="en-US"/>
        </w:rPr>
        <w:t xml:space="preserve"> </w:t>
      </w:r>
      <w:r w:rsidR="00851681">
        <w:rPr>
          <w:rFonts w:ascii="Arial" w:hAnsi="Arial" w:cs="Arial"/>
          <w:lang w:val="en-US"/>
        </w:rPr>
        <w:t xml:space="preserve">  </w:t>
      </w:r>
      <w:r>
        <w:rPr>
          <w:rFonts w:ascii="Arial" w:hAnsi="Arial" w:cs="Arial"/>
        </w:rPr>
        <w:t xml:space="preserve">      </w:t>
      </w:r>
      <w:r w:rsidR="00802B8D">
        <w:rPr>
          <w:rFonts w:ascii="Arial" w:hAnsi="Arial" w:cs="Arial"/>
        </w:rPr>
        <w:t xml:space="preserve">      </w:t>
      </w:r>
    </w:p>
    <w:p w14:paraId="24D7F7C7" w14:textId="0889E493" w:rsidR="00D00BA3" w:rsidRPr="00FB645D" w:rsidRDefault="00D463D6" w:rsidP="00FB645D">
      <w:pPr>
        <w:pStyle w:val="Heading1"/>
        <w:numPr>
          <w:ilvl w:val="0"/>
          <w:numId w:val="11"/>
        </w:numPr>
        <w:ind w:left="1138" w:hanging="1138"/>
      </w:pPr>
      <w:r>
        <w:t>Discussion</w:t>
      </w:r>
    </w:p>
    <w:p w14:paraId="24039DEA" w14:textId="39CDD786" w:rsidR="00D00BA3" w:rsidRDefault="00D00BA3" w:rsidP="00D00BA3">
      <w:pPr>
        <w:spacing w:after="0"/>
        <w:jc w:val="center"/>
        <w:rPr>
          <w:rFonts w:ascii="Arial" w:hAnsi="Arial" w:cs="Arial"/>
          <w:b/>
        </w:rPr>
      </w:pPr>
    </w:p>
    <w:p w14:paraId="6E80DC45" w14:textId="19B4864E" w:rsidR="00E54B95" w:rsidRDefault="00A04574" w:rsidP="00453FE3">
      <w:pPr>
        <w:spacing w:after="120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The definition of the two new FR2 CA BW classes being considered are shown in Figure 2-1 and Table 2-1, which were called as Option 2 and Option 4 respectively </w:t>
      </w:r>
      <w:r w:rsidR="001476E2">
        <w:rPr>
          <w:rFonts w:ascii="Arial" w:hAnsi="Arial" w:cs="Arial"/>
          <w:bCs/>
        </w:rPr>
        <w:t>as to follow the approved WF in last RAN4 meeting [8]</w:t>
      </w:r>
      <w:r>
        <w:rPr>
          <w:rFonts w:ascii="Arial" w:hAnsi="Arial" w:cs="Arial"/>
          <w:bCs/>
        </w:rPr>
        <w:t xml:space="preserve">. </w:t>
      </w:r>
      <w:r w:rsidR="00EC4F16">
        <w:rPr>
          <w:rFonts w:ascii="Arial" w:hAnsi="Arial" w:cs="Arial"/>
          <w:bCs/>
        </w:rPr>
        <w:t>In the contexts below, we compare the two options from the aspect</w:t>
      </w:r>
      <w:r w:rsidR="00426737">
        <w:rPr>
          <w:rFonts w:ascii="Arial" w:hAnsi="Arial" w:cs="Arial"/>
          <w:bCs/>
        </w:rPr>
        <w:t>s</w:t>
      </w:r>
      <w:r w:rsidR="00EC4F16">
        <w:rPr>
          <w:rFonts w:ascii="Arial" w:hAnsi="Arial" w:cs="Arial"/>
          <w:bCs/>
        </w:rPr>
        <w:t xml:space="preserve"> of </w:t>
      </w:r>
      <w:r w:rsidR="0043242D">
        <w:rPr>
          <w:rFonts w:ascii="Arial" w:hAnsi="Arial" w:cs="Arial"/>
          <w:bCs/>
        </w:rPr>
        <w:t>new cell migration, specification</w:t>
      </w:r>
      <w:r w:rsidR="00426737">
        <w:rPr>
          <w:rFonts w:ascii="Arial" w:hAnsi="Arial" w:cs="Arial"/>
          <w:bCs/>
        </w:rPr>
        <w:t>s</w:t>
      </w:r>
      <w:r w:rsidR="0043242D">
        <w:rPr>
          <w:rFonts w:ascii="Arial" w:hAnsi="Arial" w:cs="Arial"/>
          <w:bCs/>
        </w:rPr>
        <w:t xml:space="preserve"> complexity, CA configurations, signalling, fallback combination and cell arrangement flexibility, and future proof to facilitate the</w:t>
      </w:r>
      <w:r w:rsidR="00426737">
        <w:rPr>
          <w:rFonts w:ascii="Arial" w:hAnsi="Arial" w:cs="Arial"/>
          <w:bCs/>
        </w:rPr>
        <w:t xml:space="preserve"> RAN4 decision on finalizing the new FR</w:t>
      </w:r>
      <w:r w:rsidR="00527CB4">
        <w:rPr>
          <w:rFonts w:ascii="Arial" w:hAnsi="Arial" w:cs="Arial"/>
          <w:bCs/>
        </w:rPr>
        <w:t>2</w:t>
      </w:r>
      <w:r w:rsidR="00426737">
        <w:rPr>
          <w:rFonts w:ascii="Arial" w:hAnsi="Arial" w:cs="Arial"/>
          <w:bCs/>
        </w:rPr>
        <w:t xml:space="preserve"> CA BW classes definition in Rel-17.</w:t>
      </w:r>
      <w:r w:rsidR="0043242D">
        <w:rPr>
          <w:rFonts w:ascii="Arial" w:hAnsi="Arial" w:cs="Arial"/>
          <w:bCs/>
        </w:rPr>
        <w:t xml:space="preserve">  </w:t>
      </w:r>
      <w:r w:rsidR="00E54B95">
        <w:rPr>
          <w:rFonts w:ascii="Arial" w:hAnsi="Arial" w:cs="Arial"/>
          <w:bCs/>
        </w:rPr>
        <w:t xml:space="preserve"> </w:t>
      </w:r>
    </w:p>
    <w:p w14:paraId="74C2DDAA" w14:textId="12CC3631" w:rsidR="00C2036A" w:rsidRDefault="00C2036A" w:rsidP="00A04574">
      <w:pPr>
        <w:spacing w:after="0"/>
        <w:rPr>
          <w:rFonts w:ascii="Arial" w:hAnsi="Arial" w:cs="Arial"/>
          <w:b/>
        </w:rPr>
      </w:pPr>
    </w:p>
    <w:tbl>
      <w:tblPr>
        <w:tblW w:w="9724" w:type="dxa"/>
        <w:tblLook w:val="04A0" w:firstRow="1" w:lastRow="0" w:firstColumn="1" w:lastColumn="0" w:noHBand="0" w:noVBand="1"/>
      </w:tblPr>
      <w:tblGrid>
        <w:gridCol w:w="880"/>
        <w:gridCol w:w="507"/>
        <w:gridCol w:w="507"/>
        <w:gridCol w:w="507"/>
        <w:gridCol w:w="507"/>
        <w:gridCol w:w="507"/>
        <w:gridCol w:w="507"/>
        <w:gridCol w:w="507"/>
        <w:gridCol w:w="507"/>
        <w:gridCol w:w="507"/>
        <w:gridCol w:w="507"/>
        <w:gridCol w:w="507"/>
        <w:gridCol w:w="507"/>
        <w:gridCol w:w="1380"/>
        <w:gridCol w:w="1380"/>
      </w:tblGrid>
      <w:tr w:rsidR="00E54B95" w:rsidRPr="00E54B95" w14:paraId="31242575" w14:textId="77777777" w:rsidTr="00E54B95">
        <w:trPr>
          <w:trHeight w:val="259"/>
        </w:trPr>
        <w:tc>
          <w:tcPr>
            <w:tcW w:w="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FC039F" w14:textId="77777777" w:rsidR="00E54B95" w:rsidRPr="00E54B95" w:rsidRDefault="00E54B95" w:rsidP="00E54B95">
            <w:pPr>
              <w:spacing w:after="0"/>
              <w:jc w:val="center"/>
              <w:rPr>
                <w:rFonts w:ascii="Calibri" w:hAnsi="Calibri" w:cs="Calibri"/>
                <w:color w:val="000000"/>
                <w:lang w:val="en-US" w:eastAsia="zh-TW"/>
              </w:rPr>
            </w:pPr>
            <w:r w:rsidRPr="00E54B95">
              <w:rPr>
                <w:rFonts w:ascii="Calibri" w:hAnsi="Calibri" w:cs="Calibri"/>
                <w:color w:val="000000"/>
                <w:lang w:val="en-US" w:eastAsia="zh-TW"/>
              </w:rPr>
              <w:t>Class</w:t>
            </w:r>
          </w:p>
        </w:tc>
        <w:tc>
          <w:tcPr>
            <w:tcW w:w="6084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023E185" w14:textId="77777777" w:rsidR="00E54B95" w:rsidRPr="00E54B95" w:rsidRDefault="00E54B95" w:rsidP="00E54B95">
            <w:pPr>
              <w:spacing w:after="0"/>
              <w:jc w:val="center"/>
              <w:rPr>
                <w:rFonts w:ascii="Calibri" w:hAnsi="Calibri" w:cs="Calibri"/>
                <w:color w:val="000000"/>
                <w:lang w:val="en-US" w:eastAsia="zh-TW"/>
              </w:rPr>
            </w:pPr>
            <w:r w:rsidRPr="00E54B95">
              <w:rPr>
                <w:rFonts w:ascii="Calibri" w:hAnsi="Calibri" w:cs="Calibri"/>
                <w:color w:val="000000"/>
                <w:lang w:val="en-US" w:eastAsia="zh-TW"/>
              </w:rPr>
              <w:t>Carrier configuration</w:t>
            </w:r>
          </w:p>
        </w:tc>
        <w:tc>
          <w:tcPr>
            <w:tcW w:w="2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8FA7C5" w14:textId="77777777" w:rsidR="00E54B95" w:rsidRPr="00E54B95" w:rsidRDefault="00E54B95" w:rsidP="00E54B95">
            <w:pPr>
              <w:spacing w:after="0"/>
              <w:jc w:val="center"/>
              <w:rPr>
                <w:rFonts w:ascii="Calibri" w:hAnsi="Calibri" w:cs="Calibri"/>
                <w:color w:val="000000"/>
                <w:lang w:val="en-US" w:eastAsia="zh-TW"/>
              </w:rPr>
            </w:pPr>
            <w:r w:rsidRPr="00E54B95">
              <w:rPr>
                <w:rFonts w:ascii="Calibri" w:hAnsi="Calibri" w:cs="Calibri"/>
                <w:color w:val="000000"/>
                <w:lang w:val="en-US" w:eastAsia="zh-TW"/>
              </w:rPr>
              <w:t>Number of contiguous CC</w:t>
            </w:r>
          </w:p>
        </w:tc>
      </w:tr>
      <w:tr w:rsidR="00E54B95" w:rsidRPr="00E54B95" w14:paraId="1917842A" w14:textId="77777777" w:rsidTr="00E54B95">
        <w:trPr>
          <w:trHeight w:val="259"/>
        </w:trPr>
        <w:tc>
          <w:tcPr>
            <w:tcW w:w="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2BDBAC4" w14:textId="77777777" w:rsidR="00E54B95" w:rsidRPr="00E54B95" w:rsidRDefault="00E54B95" w:rsidP="00E54B95">
            <w:pPr>
              <w:spacing w:after="0"/>
              <w:rPr>
                <w:rFonts w:ascii="Calibri" w:hAnsi="Calibri" w:cs="Calibri"/>
                <w:color w:val="000000"/>
                <w:lang w:val="en-US" w:eastAsia="zh-TW"/>
              </w:rPr>
            </w:pPr>
          </w:p>
        </w:tc>
        <w:tc>
          <w:tcPr>
            <w:tcW w:w="405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B2D30F" w14:textId="77777777" w:rsidR="00E54B95" w:rsidRPr="00E54B95" w:rsidRDefault="00E54B95" w:rsidP="00E54B95">
            <w:pPr>
              <w:spacing w:after="0"/>
              <w:jc w:val="center"/>
              <w:rPr>
                <w:rFonts w:ascii="Calibri" w:hAnsi="Calibri" w:cs="Calibri"/>
                <w:color w:val="000000"/>
                <w:lang w:val="en-US" w:eastAsia="zh-TW"/>
              </w:rPr>
            </w:pPr>
            <w:r w:rsidRPr="00E54B95">
              <w:rPr>
                <w:rFonts w:ascii="Calibri" w:hAnsi="Calibri" w:cs="Calibri"/>
                <w:color w:val="000000"/>
                <w:lang w:val="en-US" w:eastAsia="zh-TW"/>
              </w:rPr>
              <w:t>FBG3</w:t>
            </w:r>
          </w:p>
        </w:tc>
        <w:tc>
          <w:tcPr>
            <w:tcW w:w="202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57C8D5" w14:textId="77777777" w:rsidR="00E54B95" w:rsidRPr="00E54B95" w:rsidRDefault="00E54B95" w:rsidP="00E54B95">
            <w:pPr>
              <w:spacing w:after="0"/>
              <w:jc w:val="center"/>
              <w:rPr>
                <w:rFonts w:ascii="Calibri" w:hAnsi="Calibri" w:cs="Calibri"/>
                <w:color w:val="000000"/>
                <w:lang w:val="en-US" w:eastAsia="zh-TW"/>
              </w:rPr>
            </w:pPr>
            <w:r w:rsidRPr="00E54B95">
              <w:rPr>
                <w:rFonts w:ascii="Calibri" w:hAnsi="Calibri" w:cs="Calibri"/>
                <w:color w:val="000000"/>
                <w:lang w:val="en-US" w:eastAsia="zh-TW"/>
              </w:rPr>
              <w:t>FBG2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C059CF" w14:textId="77777777" w:rsidR="00E54B95" w:rsidRPr="00E54B95" w:rsidRDefault="00E54B95" w:rsidP="00E54B95">
            <w:pPr>
              <w:spacing w:after="0"/>
              <w:jc w:val="center"/>
              <w:rPr>
                <w:rFonts w:ascii="Calibri" w:hAnsi="Calibri" w:cs="Calibri"/>
                <w:color w:val="000000"/>
                <w:lang w:val="en-US" w:eastAsia="zh-TW"/>
              </w:rPr>
            </w:pPr>
            <w:r w:rsidRPr="00E54B95">
              <w:rPr>
                <w:rFonts w:ascii="Calibri" w:hAnsi="Calibri" w:cs="Calibri"/>
                <w:color w:val="000000"/>
                <w:lang w:val="en-US" w:eastAsia="zh-TW"/>
              </w:rPr>
              <w:t>FBG3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425082" w14:textId="77777777" w:rsidR="00E54B95" w:rsidRPr="00E54B95" w:rsidRDefault="00E54B95" w:rsidP="00E54B95">
            <w:pPr>
              <w:spacing w:after="0"/>
              <w:jc w:val="center"/>
              <w:rPr>
                <w:rFonts w:ascii="Calibri" w:hAnsi="Calibri" w:cs="Calibri"/>
                <w:color w:val="000000"/>
                <w:lang w:val="en-US" w:eastAsia="zh-TW"/>
              </w:rPr>
            </w:pPr>
            <w:r w:rsidRPr="00E54B95">
              <w:rPr>
                <w:rFonts w:ascii="Calibri" w:hAnsi="Calibri" w:cs="Calibri"/>
                <w:color w:val="000000"/>
                <w:lang w:val="en-US" w:eastAsia="zh-TW"/>
              </w:rPr>
              <w:t>FBG2</w:t>
            </w:r>
          </w:p>
        </w:tc>
      </w:tr>
      <w:tr w:rsidR="00E54B95" w:rsidRPr="00E54B95" w14:paraId="2C010AA7" w14:textId="77777777" w:rsidTr="00E54B95">
        <w:trPr>
          <w:trHeight w:val="259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35F92E" w14:textId="77777777" w:rsidR="00E54B95" w:rsidRPr="00E54B95" w:rsidRDefault="00E54B95" w:rsidP="00E54B95">
            <w:pPr>
              <w:spacing w:after="0"/>
              <w:jc w:val="center"/>
              <w:rPr>
                <w:rFonts w:ascii="Calibri" w:hAnsi="Calibri" w:cs="Calibri"/>
                <w:color w:val="000000"/>
                <w:lang w:val="en-US" w:eastAsia="zh-TW"/>
              </w:rPr>
            </w:pPr>
            <w:r w:rsidRPr="00E54B95">
              <w:rPr>
                <w:rFonts w:ascii="Calibri" w:hAnsi="Calibri" w:cs="Calibri"/>
                <w:color w:val="000000"/>
                <w:lang w:val="en-US" w:eastAsia="zh-TW"/>
              </w:rPr>
              <w:t>MA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14:paraId="4FA51CD9" w14:textId="77777777" w:rsidR="00E54B95" w:rsidRPr="00E54B95" w:rsidRDefault="00E54B95" w:rsidP="00E54B95">
            <w:pPr>
              <w:spacing w:after="0"/>
              <w:rPr>
                <w:rFonts w:ascii="Calibri" w:hAnsi="Calibri" w:cs="Calibri"/>
                <w:color w:val="000000"/>
                <w:lang w:val="en-US" w:eastAsia="zh-TW"/>
              </w:rPr>
            </w:pPr>
            <w:r w:rsidRPr="00E54B95">
              <w:rPr>
                <w:rFonts w:ascii="Calibri" w:hAnsi="Calibri" w:cs="Calibri"/>
                <w:color w:val="000000"/>
                <w:lang w:val="en-US" w:eastAsia="zh-TW"/>
              </w:rPr>
              <w:t> 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14:paraId="0C508115" w14:textId="77777777" w:rsidR="00E54B95" w:rsidRPr="00E54B95" w:rsidRDefault="00E54B95" w:rsidP="00E54B95">
            <w:pPr>
              <w:spacing w:after="0"/>
              <w:rPr>
                <w:rFonts w:ascii="Calibri" w:hAnsi="Calibri" w:cs="Calibri"/>
                <w:color w:val="000000"/>
                <w:lang w:val="en-US" w:eastAsia="zh-TW"/>
              </w:rPr>
            </w:pPr>
            <w:r w:rsidRPr="00E54B95">
              <w:rPr>
                <w:rFonts w:ascii="Calibri" w:hAnsi="Calibri" w:cs="Calibri"/>
                <w:color w:val="000000"/>
                <w:lang w:val="en-US" w:eastAsia="zh-TW"/>
              </w:rPr>
              <w:t> 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14:paraId="0774CAB7" w14:textId="77777777" w:rsidR="00E54B95" w:rsidRPr="00E54B95" w:rsidRDefault="00E54B95" w:rsidP="00E54B95">
            <w:pPr>
              <w:spacing w:after="0"/>
              <w:rPr>
                <w:rFonts w:ascii="Calibri" w:hAnsi="Calibri" w:cs="Calibri"/>
                <w:color w:val="000000"/>
                <w:lang w:val="en-US" w:eastAsia="zh-TW"/>
              </w:rPr>
            </w:pPr>
            <w:r w:rsidRPr="00E54B95">
              <w:rPr>
                <w:rFonts w:ascii="Calibri" w:hAnsi="Calibri" w:cs="Calibri"/>
                <w:color w:val="000000"/>
                <w:lang w:val="en-US" w:eastAsia="zh-TW"/>
              </w:rPr>
              <w:t> 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14:paraId="269177EB" w14:textId="77777777" w:rsidR="00E54B95" w:rsidRPr="00E54B95" w:rsidRDefault="00E54B95" w:rsidP="00E54B95">
            <w:pPr>
              <w:spacing w:after="0"/>
              <w:rPr>
                <w:rFonts w:ascii="Calibri" w:hAnsi="Calibri" w:cs="Calibri"/>
                <w:color w:val="000000"/>
                <w:lang w:val="en-US" w:eastAsia="zh-TW"/>
              </w:rPr>
            </w:pPr>
            <w:r w:rsidRPr="00E54B95">
              <w:rPr>
                <w:rFonts w:ascii="Calibri" w:hAnsi="Calibri" w:cs="Calibri"/>
                <w:color w:val="000000"/>
                <w:lang w:val="en-US" w:eastAsia="zh-TW"/>
              </w:rPr>
              <w:t> 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14:paraId="35B23702" w14:textId="77777777" w:rsidR="00E54B95" w:rsidRPr="00E54B95" w:rsidRDefault="00E54B95" w:rsidP="00E54B95">
            <w:pPr>
              <w:spacing w:after="0"/>
              <w:rPr>
                <w:rFonts w:ascii="Calibri" w:hAnsi="Calibri" w:cs="Calibri"/>
                <w:color w:val="000000"/>
                <w:lang w:val="en-US" w:eastAsia="zh-TW"/>
              </w:rPr>
            </w:pPr>
            <w:r w:rsidRPr="00E54B95">
              <w:rPr>
                <w:rFonts w:ascii="Calibri" w:hAnsi="Calibri" w:cs="Calibri"/>
                <w:color w:val="000000"/>
                <w:lang w:val="en-US" w:eastAsia="zh-TW"/>
              </w:rPr>
              <w:t> 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14:paraId="10F509E4" w14:textId="77777777" w:rsidR="00E54B95" w:rsidRPr="00E54B95" w:rsidRDefault="00E54B95" w:rsidP="00E54B95">
            <w:pPr>
              <w:spacing w:after="0"/>
              <w:rPr>
                <w:rFonts w:ascii="Calibri" w:hAnsi="Calibri" w:cs="Calibri"/>
                <w:color w:val="000000"/>
                <w:lang w:val="en-US" w:eastAsia="zh-TW"/>
              </w:rPr>
            </w:pPr>
            <w:r w:rsidRPr="00E54B95">
              <w:rPr>
                <w:rFonts w:ascii="Calibri" w:hAnsi="Calibri" w:cs="Calibri"/>
                <w:color w:val="000000"/>
                <w:lang w:val="en-US" w:eastAsia="zh-TW"/>
              </w:rPr>
              <w:t> 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14:paraId="23893237" w14:textId="77777777" w:rsidR="00E54B95" w:rsidRPr="00E54B95" w:rsidRDefault="00E54B95" w:rsidP="00E54B95">
            <w:pPr>
              <w:spacing w:after="0"/>
              <w:rPr>
                <w:rFonts w:ascii="Calibri" w:hAnsi="Calibri" w:cs="Calibri"/>
                <w:color w:val="000000"/>
                <w:lang w:val="en-US" w:eastAsia="zh-TW"/>
              </w:rPr>
            </w:pPr>
            <w:r w:rsidRPr="00E54B95">
              <w:rPr>
                <w:rFonts w:ascii="Calibri" w:hAnsi="Calibri" w:cs="Calibri"/>
                <w:color w:val="000000"/>
                <w:lang w:val="en-US" w:eastAsia="zh-TW"/>
              </w:rPr>
              <w:t> 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14:paraId="61583F45" w14:textId="77777777" w:rsidR="00E54B95" w:rsidRPr="00E54B95" w:rsidRDefault="00E54B95" w:rsidP="00E54B95">
            <w:pPr>
              <w:spacing w:after="0"/>
              <w:rPr>
                <w:rFonts w:ascii="Calibri" w:hAnsi="Calibri" w:cs="Calibri"/>
                <w:color w:val="000000"/>
                <w:lang w:val="en-US" w:eastAsia="zh-TW"/>
              </w:rPr>
            </w:pPr>
            <w:r w:rsidRPr="00E54B95">
              <w:rPr>
                <w:rFonts w:ascii="Calibri" w:hAnsi="Calibri" w:cs="Calibri"/>
                <w:color w:val="000000"/>
                <w:lang w:val="en-US" w:eastAsia="zh-TW"/>
              </w:rPr>
              <w:t> 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11802B5C" w14:textId="77777777" w:rsidR="00E54B95" w:rsidRPr="00E54B95" w:rsidRDefault="00E54B95" w:rsidP="00E54B95">
            <w:pPr>
              <w:spacing w:after="0"/>
              <w:rPr>
                <w:rFonts w:ascii="Calibri" w:hAnsi="Calibri" w:cs="Calibri"/>
                <w:color w:val="000000"/>
                <w:lang w:val="en-US" w:eastAsia="zh-TW"/>
              </w:rPr>
            </w:pPr>
            <w:r w:rsidRPr="00E54B95">
              <w:rPr>
                <w:rFonts w:ascii="Calibri" w:hAnsi="Calibri" w:cs="Calibri"/>
                <w:color w:val="000000"/>
                <w:lang w:val="en-US" w:eastAsia="zh-TW"/>
              </w:rPr>
              <w:t> 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0C3478" w14:textId="77777777" w:rsidR="00E54B95" w:rsidRPr="00E54B95" w:rsidRDefault="00E54B95" w:rsidP="00E54B95">
            <w:pPr>
              <w:spacing w:after="0"/>
              <w:rPr>
                <w:rFonts w:ascii="Calibri" w:hAnsi="Calibri" w:cs="Calibri"/>
                <w:color w:val="000000"/>
                <w:lang w:val="en-US" w:eastAsia="zh-TW"/>
              </w:rPr>
            </w:pPr>
            <w:r w:rsidRPr="00E54B95">
              <w:rPr>
                <w:rFonts w:ascii="Calibri" w:hAnsi="Calibri" w:cs="Calibri"/>
                <w:color w:val="000000"/>
                <w:lang w:val="en-US" w:eastAsia="zh-TW"/>
              </w:rPr>
              <w:t> 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45EDCE" w14:textId="77777777" w:rsidR="00E54B95" w:rsidRPr="00E54B95" w:rsidRDefault="00E54B95" w:rsidP="00E54B95">
            <w:pPr>
              <w:spacing w:after="0"/>
              <w:rPr>
                <w:rFonts w:ascii="Calibri" w:hAnsi="Calibri" w:cs="Calibri"/>
                <w:color w:val="000000"/>
                <w:lang w:val="en-US" w:eastAsia="zh-TW"/>
              </w:rPr>
            </w:pP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C0EEC0" w14:textId="77777777" w:rsidR="00E54B95" w:rsidRPr="00E54B95" w:rsidRDefault="00E54B95" w:rsidP="00E54B95">
            <w:pPr>
              <w:spacing w:after="0"/>
              <w:rPr>
                <w:lang w:val="en-US" w:eastAsia="zh-TW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93F957" w14:textId="77777777" w:rsidR="00E54B95" w:rsidRPr="00E54B95" w:rsidRDefault="00E54B95" w:rsidP="00E54B95">
            <w:pPr>
              <w:spacing w:after="0"/>
              <w:jc w:val="center"/>
              <w:rPr>
                <w:rFonts w:ascii="Calibri" w:hAnsi="Calibri" w:cs="Calibri"/>
                <w:color w:val="000000"/>
                <w:lang w:val="en-US" w:eastAsia="zh-TW"/>
              </w:rPr>
            </w:pPr>
            <w:r w:rsidRPr="00E54B95">
              <w:rPr>
                <w:rFonts w:ascii="Calibri" w:hAnsi="Calibri" w:cs="Calibri"/>
                <w:color w:val="000000"/>
                <w:lang w:val="en-US" w:eastAsia="zh-TW"/>
              </w:rPr>
              <w:t>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D16448" w14:textId="77777777" w:rsidR="00E54B95" w:rsidRPr="00E54B95" w:rsidRDefault="00E54B95" w:rsidP="00E54B95">
            <w:pPr>
              <w:spacing w:after="0"/>
              <w:jc w:val="center"/>
              <w:rPr>
                <w:rFonts w:ascii="Calibri" w:hAnsi="Calibri" w:cs="Calibri"/>
                <w:color w:val="000000"/>
                <w:lang w:val="en-US" w:eastAsia="zh-TW"/>
              </w:rPr>
            </w:pPr>
            <w:r w:rsidRPr="00E54B95">
              <w:rPr>
                <w:rFonts w:ascii="Calibri" w:hAnsi="Calibri" w:cs="Calibri"/>
                <w:color w:val="000000"/>
                <w:lang w:val="en-US" w:eastAsia="zh-TW"/>
              </w:rPr>
              <w:t>1</w:t>
            </w:r>
          </w:p>
        </w:tc>
      </w:tr>
      <w:tr w:rsidR="00E54B95" w:rsidRPr="00E54B95" w14:paraId="09DBAC60" w14:textId="77777777" w:rsidTr="00E54B95">
        <w:trPr>
          <w:trHeight w:val="259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02831B" w14:textId="77777777" w:rsidR="00E54B95" w:rsidRPr="00E54B95" w:rsidRDefault="00E54B95" w:rsidP="00E54B95">
            <w:pPr>
              <w:spacing w:after="0"/>
              <w:jc w:val="center"/>
              <w:rPr>
                <w:rFonts w:ascii="Calibri" w:hAnsi="Calibri" w:cs="Calibri"/>
                <w:color w:val="000000"/>
                <w:lang w:val="en-US" w:eastAsia="zh-TW"/>
              </w:rPr>
            </w:pPr>
            <w:r w:rsidRPr="00E54B95">
              <w:rPr>
                <w:rFonts w:ascii="Calibri" w:hAnsi="Calibri" w:cs="Calibri"/>
                <w:color w:val="000000"/>
                <w:lang w:val="en-US" w:eastAsia="zh-TW"/>
              </w:rPr>
              <w:t>MD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14:paraId="5E6C85DD" w14:textId="77777777" w:rsidR="00E54B95" w:rsidRPr="00E54B95" w:rsidRDefault="00E54B95" w:rsidP="00E54B95">
            <w:pPr>
              <w:spacing w:after="0"/>
              <w:rPr>
                <w:rFonts w:ascii="Calibri" w:hAnsi="Calibri" w:cs="Calibri"/>
                <w:color w:val="000000"/>
                <w:lang w:val="en-US" w:eastAsia="zh-TW"/>
              </w:rPr>
            </w:pPr>
            <w:r w:rsidRPr="00E54B95">
              <w:rPr>
                <w:rFonts w:ascii="Calibri" w:hAnsi="Calibri" w:cs="Calibri"/>
                <w:color w:val="000000"/>
                <w:lang w:val="en-US" w:eastAsia="zh-TW"/>
              </w:rPr>
              <w:t> 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14:paraId="04584E13" w14:textId="77777777" w:rsidR="00E54B95" w:rsidRPr="00E54B95" w:rsidRDefault="00E54B95" w:rsidP="00E54B95">
            <w:pPr>
              <w:spacing w:after="0"/>
              <w:rPr>
                <w:rFonts w:ascii="Calibri" w:hAnsi="Calibri" w:cs="Calibri"/>
                <w:color w:val="000000"/>
                <w:lang w:val="en-US" w:eastAsia="zh-TW"/>
              </w:rPr>
            </w:pPr>
            <w:r w:rsidRPr="00E54B95">
              <w:rPr>
                <w:rFonts w:ascii="Calibri" w:hAnsi="Calibri" w:cs="Calibri"/>
                <w:color w:val="000000"/>
                <w:lang w:val="en-US" w:eastAsia="zh-TW"/>
              </w:rPr>
              <w:t> 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14:paraId="4AB7D9C3" w14:textId="77777777" w:rsidR="00E54B95" w:rsidRPr="00E54B95" w:rsidRDefault="00E54B95" w:rsidP="00E54B95">
            <w:pPr>
              <w:spacing w:after="0"/>
              <w:rPr>
                <w:rFonts w:ascii="Calibri" w:hAnsi="Calibri" w:cs="Calibri"/>
                <w:color w:val="000000"/>
                <w:lang w:val="en-US" w:eastAsia="zh-TW"/>
              </w:rPr>
            </w:pPr>
            <w:r w:rsidRPr="00E54B95">
              <w:rPr>
                <w:rFonts w:ascii="Calibri" w:hAnsi="Calibri" w:cs="Calibri"/>
                <w:color w:val="000000"/>
                <w:lang w:val="en-US" w:eastAsia="zh-TW"/>
              </w:rPr>
              <w:t> 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14:paraId="0A29E3C9" w14:textId="77777777" w:rsidR="00E54B95" w:rsidRPr="00E54B95" w:rsidRDefault="00E54B95" w:rsidP="00E54B95">
            <w:pPr>
              <w:spacing w:after="0"/>
              <w:rPr>
                <w:rFonts w:ascii="Calibri" w:hAnsi="Calibri" w:cs="Calibri"/>
                <w:color w:val="000000"/>
                <w:lang w:val="en-US" w:eastAsia="zh-TW"/>
              </w:rPr>
            </w:pPr>
            <w:r w:rsidRPr="00E54B95">
              <w:rPr>
                <w:rFonts w:ascii="Calibri" w:hAnsi="Calibri" w:cs="Calibri"/>
                <w:color w:val="000000"/>
                <w:lang w:val="en-US" w:eastAsia="zh-TW"/>
              </w:rPr>
              <w:t> 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14:paraId="0414569D" w14:textId="77777777" w:rsidR="00E54B95" w:rsidRPr="00E54B95" w:rsidRDefault="00E54B95" w:rsidP="00E54B95">
            <w:pPr>
              <w:spacing w:after="0"/>
              <w:rPr>
                <w:rFonts w:ascii="Calibri" w:hAnsi="Calibri" w:cs="Calibri"/>
                <w:color w:val="000000"/>
                <w:lang w:val="en-US" w:eastAsia="zh-TW"/>
              </w:rPr>
            </w:pPr>
            <w:r w:rsidRPr="00E54B95">
              <w:rPr>
                <w:rFonts w:ascii="Calibri" w:hAnsi="Calibri" w:cs="Calibri"/>
                <w:color w:val="000000"/>
                <w:lang w:val="en-US" w:eastAsia="zh-TW"/>
              </w:rPr>
              <w:t> 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14:paraId="1B4B682E" w14:textId="77777777" w:rsidR="00E54B95" w:rsidRPr="00E54B95" w:rsidRDefault="00E54B95" w:rsidP="00E54B95">
            <w:pPr>
              <w:spacing w:after="0"/>
              <w:rPr>
                <w:rFonts w:ascii="Calibri" w:hAnsi="Calibri" w:cs="Calibri"/>
                <w:color w:val="000000"/>
                <w:lang w:val="en-US" w:eastAsia="zh-TW"/>
              </w:rPr>
            </w:pPr>
            <w:r w:rsidRPr="00E54B95">
              <w:rPr>
                <w:rFonts w:ascii="Calibri" w:hAnsi="Calibri" w:cs="Calibri"/>
                <w:color w:val="000000"/>
                <w:lang w:val="en-US" w:eastAsia="zh-TW"/>
              </w:rPr>
              <w:t> 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14:paraId="36E86775" w14:textId="77777777" w:rsidR="00E54B95" w:rsidRPr="00E54B95" w:rsidRDefault="00E54B95" w:rsidP="00E54B95">
            <w:pPr>
              <w:spacing w:after="0"/>
              <w:rPr>
                <w:rFonts w:ascii="Calibri" w:hAnsi="Calibri" w:cs="Calibri"/>
                <w:color w:val="000000"/>
                <w:lang w:val="en-US" w:eastAsia="zh-TW"/>
              </w:rPr>
            </w:pPr>
            <w:r w:rsidRPr="00E54B95">
              <w:rPr>
                <w:rFonts w:ascii="Calibri" w:hAnsi="Calibri" w:cs="Calibri"/>
                <w:color w:val="000000"/>
                <w:lang w:val="en-US" w:eastAsia="zh-TW"/>
              </w:rPr>
              <w:t> 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14:paraId="0CD5B691" w14:textId="77777777" w:rsidR="00E54B95" w:rsidRPr="00E54B95" w:rsidRDefault="00E54B95" w:rsidP="00E54B95">
            <w:pPr>
              <w:spacing w:after="0"/>
              <w:rPr>
                <w:rFonts w:ascii="Calibri" w:hAnsi="Calibri" w:cs="Calibri"/>
                <w:color w:val="000000"/>
                <w:lang w:val="en-US" w:eastAsia="zh-TW"/>
              </w:rPr>
            </w:pPr>
            <w:r w:rsidRPr="00E54B95">
              <w:rPr>
                <w:rFonts w:ascii="Calibri" w:hAnsi="Calibri" w:cs="Calibri"/>
                <w:color w:val="000000"/>
                <w:lang w:val="en-US" w:eastAsia="zh-TW"/>
              </w:rPr>
              <w:t> 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7DC9A1F4" w14:textId="77777777" w:rsidR="00E54B95" w:rsidRPr="00E54B95" w:rsidRDefault="00E54B95" w:rsidP="00E54B95">
            <w:pPr>
              <w:spacing w:after="0"/>
              <w:rPr>
                <w:rFonts w:ascii="Calibri" w:hAnsi="Calibri" w:cs="Calibri"/>
                <w:color w:val="000000"/>
                <w:lang w:val="en-US" w:eastAsia="zh-TW"/>
              </w:rPr>
            </w:pPr>
            <w:r w:rsidRPr="00E54B95">
              <w:rPr>
                <w:rFonts w:ascii="Calibri" w:hAnsi="Calibri" w:cs="Calibri"/>
                <w:color w:val="000000"/>
                <w:lang w:val="en-US" w:eastAsia="zh-TW"/>
              </w:rPr>
              <w:t> 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3B570035" w14:textId="77777777" w:rsidR="00E54B95" w:rsidRPr="00E54B95" w:rsidRDefault="00E54B95" w:rsidP="00E54B95">
            <w:pPr>
              <w:spacing w:after="0"/>
              <w:rPr>
                <w:rFonts w:ascii="Calibri" w:hAnsi="Calibri" w:cs="Calibri"/>
                <w:color w:val="000000"/>
                <w:lang w:val="en-US" w:eastAsia="zh-TW"/>
              </w:rPr>
            </w:pPr>
            <w:r w:rsidRPr="00E54B95">
              <w:rPr>
                <w:rFonts w:ascii="Calibri" w:hAnsi="Calibri" w:cs="Calibri"/>
                <w:color w:val="000000"/>
                <w:lang w:val="en-US" w:eastAsia="zh-TW"/>
              </w:rPr>
              <w:t> 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AFC0C1" w14:textId="77777777" w:rsidR="00E54B95" w:rsidRPr="00E54B95" w:rsidRDefault="00E54B95" w:rsidP="00E54B95">
            <w:pPr>
              <w:spacing w:after="0"/>
              <w:rPr>
                <w:rFonts w:ascii="Calibri" w:hAnsi="Calibri" w:cs="Calibri"/>
                <w:color w:val="000000"/>
                <w:lang w:val="en-US" w:eastAsia="zh-TW"/>
              </w:rPr>
            </w:pPr>
            <w:r w:rsidRPr="00E54B95">
              <w:rPr>
                <w:rFonts w:ascii="Calibri" w:hAnsi="Calibri" w:cs="Calibri"/>
                <w:color w:val="000000"/>
                <w:lang w:val="en-US" w:eastAsia="zh-TW"/>
              </w:rPr>
              <w:t> 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827B3D" w14:textId="77777777" w:rsidR="00E54B95" w:rsidRPr="00E54B95" w:rsidRDefault="00E54B95" w:rsidP="00E54B95">
            <w:pPr>
              <w:spacing w:after="0"/>
              <w:rPr>
                <w:rFonts w:ascii="Calibri" w:hAnsi="Calibri" w:cs="Calibri"/>
                <w:color w:val="000000"/>
                <w:lang w:val="en-US" w:eastAsia="zh-TW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BEA5CF" w14:textId="77777777" w:rsidR="00E54B95" w:rsidRPr="00E54B95" w:rsidRDefault="00E54B95" w:rsidP="00E54B95">
            <w:pPr>
              <w:spacing w:after="0"/>
              <w:jc w:val="center"/>
              <w:rPr>
                <w:rFonts w:ascii="Calibri" w:hAnsi="Calibri" w:cs="Calibri"/>
                <w:color w:val="000000"/>
                <w:lang w:val="en-US" w:eastAsia="zh-TW"/>
              </w:rPr>
            </w:pPr>
            <w:r w:rsidRPr="00E54B95">
              <w:rPr>
                <w:rFonts w:ascii="Calibri" w:hAnsi="Calibri" w:cs="Calibri"/>
                <w:color w:val="000000"/>
                <w:lang w:val="en-US" w:eastAsia="zh-TW"/>
              </w:rPr>
              <w:t>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EBB716" w14:textId="77777777" w:rsidR="00E54B95" w:rsidRPr="00E54B95" w:rsidRDefault="00E54B95" w:rsidP="00E54B95">
            <w:pPr>
              <w:spacing w:after="0"/>
              <w:jc w:val="center"/>
              <w:rPr>
                <w:rFonts w:ascii="Calibri" w:hAnsi="Calibri" w:cs="Calibri"/>
                <w:color w:val="000000"/>
                <w:lang w:val="en-US" w:eastAsia="zh-TW"/>
              </w:rPr>
            </w:pPr>
            <w:r w:rsidRPr="00E54B95">
              <w:rPr>
                <w:rFonts w:ascii="Calibri" w:hAnsi="Calibri" w:cs="Calibri"/>
                <w:color w:val="000000"/>
                <w:lang w:val="en-US" w:eastAsia="zh-TW"/>
              </w:rPr>
              <w:t>2</w:t>
            </w:r>
          </w:p>
        </w:tc>
      </w:tr>
      <w:tr w:rsidR="00E54B95" w:rsidRPr="00E54B95" w14:paraId="0287D731" w14:textId="77777777" w:rsidTr="00E54B95">
        <w:trPr>
          <w:trHeight w:val="259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708922" w14:textId="77777777" w:rsidR="00E54B95" w:rsidRPr="00E54B95" w:rsidRDefault="00E54B95" w:rsidP="00E54B95">
            <w:pPr>
              <w:spacing w:after="0"/>
              <w:jc w:val="center"/>
              <w:rPr>
                <w:rFonts w:ascii="Calibri" w:hAnsi="Calibri" w:cs="Calibri"/>
                <w:color w:val="000000"/>
                <w:lang w:val="en-US" w:eastAsia="zh-TW"/>
              </w:rPr>
            </w:pPr>
            <w:r w:rsidRPr="00E54B95">
              <w:rPr>
                <w:rFonts w:ascii="Calibri" w:hAnsi="Calibri" w:cs="Calibri"/>
                <w:color w:val="000000"/>
                <w:lang w:val="en-US" w:eastAsia="zh-TW"/>
              </w:rPr>
              <w:t>ME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14:paraId="3749C846" w14:textId="77777777" w:rsidR="00E54B95" w:rsidRPr="00E54B95" w:rsidRDefault="00E54B95" w:rsidP="00E54B95">
            <w:pPr>
              <w:spacing w:after="0"/>
              <w:rPr>
                <w:rFonts w:ascii="Calibri" w:hAnsi="Calibri" w:cs="Calibri"/>
                <w:color w:val="000000"/>
                <w:lang w:val="en-US" w:eastAsia="zh-TW"/>
              </w:rPr>
            </w:pPr>
            <w:r w:rsidRPr="00E54B95">
              <w:rPr>
                <w:rFonts w:ascii="Calibri" w:hAnsi="Calibri" w:cs="Calibri"/>
                <w:color w:val="000000"/>
                <w:lang w:val="en-US" w:eastAsia="zh-TW"/>
              </w:rPr>
              <w:t> 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14:paraId="249506FD" w14:textId="77777777" w:rsidR="00E54B95" w:rsidRPr="00E54B95" w:rsidRDefault="00E54B95" w:rsidP="00E54B95">
            <w:pPr>
              <w:spacing w:after="0"/>
              <w:rPr>
                <w:rFonts w:ascii="Calibri" w:hAnsi="Calibri" w:cs="Calibri"/>
                <w:color w:val="000000"/>
                <w:lang w:val="en-US" w:eastAsia="zh-TW"/>
              </w:rPr>
            </w:pPr>
            <w:r w:rsidRPr="00E54B95">
              <w:rPr>
                <w:rFonts w:ascii="Calibri" w:hAnsi="Calibri" w:cs="Calibri"/>
                <w:color w:val="000000"/>
                <w:lang w:val="en-US" w:eastAsia="zh-TW"/>
              </w:rPr>
              <w:t> 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14:paraId="0439DE6C" w14:textId="77777777" w:rsidR="00E54B95" w:rsidRPr="00E54B95" w:rsidRDefault="00E54B95" w:rsidP="00E54B95">
            <w:pPr>
              <w:spacing w:after="0"/>
              <w:rPr>
                <w:rFonts w:ascii="Calibri" w:hAnsi="Calibri" w:cs="Calibri"/>
                <w:color w:val="000000"/>
                <w:lang w:val="en-US" w:eastAsia="zh-TW"/>
              </w:rPr>
            </w:pPr>
            <w:r w:rsidRPr="00E54B95">
              <w:rPr>
                <w:rFonts w:ascii="Calibri" w:hAnsi="Calibri" w:cs="Calibri"/>
                <w:color w:val="000000"/>
                <w:lang w:val="en-US" w:eastAsia="zh-TW"/>
              </w:rPr>
              <w:t> 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14:paraId="3B1685CA" w14:textId="77777777" w:rsidR="00E54B95" w:rsidRPr="00E54B95" w:rsidRDefault="00E54B95" w:rsidP="00E54B95">
            <w:pPr>
              <w:spacing w:after="0"/>
              <w:rPr>
                <w:rFonts w:ascii="Calibri" w:hAnsi="Calibri" w:cs="Calibri"/>
                <w:color w:val="000000"/>
                <w:lang w:val="en-US" w:eastAsia="zh-TW"/>
              </w:rPr>
            </w:pPr>
            <w:r w:rsidRPr="00E54B95">
              <w:rPr>
                <w:rFonts w:ascii="Calibri" w:hAnsi="Calibri" w:cs="Calibri"/>
                <w:color w:val="000000"/>
                <w:lang w:val="en-US" w:eastAsia="zh-TW"/>
              </w:rPr>
              <w:t> 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14:paraId="6A1764D5" w14:textId="77777777" w:rsidR="00E54B95" w:rsidRPr="00E54B95" w:rsidRDefault="00E54B95" w:rsidP="00E54B95">
            <w:pPr>
              <w:spacing w:after="0"/>
              <w:rPr>
                <w:rFonts w:ascii="Calibri" w:hAnsi="Calibri" w:cs="Calibri"/>
                <w:color w:val="000000"/>
                <w:lang w:val="en-US" w:eastAsia="zh-TW"/>
              </w:rPr>
            </w:pPr>
            <w:r w:rsidRPr="00E54B95">
              <w:rPr>
                <w:rFonts w:ascii="Calibri" w:hAnsi="Calibri" w:cs="Calibri"/>
                <w:color w:val="000000"/>
                <w:lang w:val="en-US" w:eastAsia="zh-TW"/>
              </w:rPr>
              <w:t> 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14:paraId="1E84200A" w14:textId="77777777" w:rsidR="00E54B95" w:rsidRPr="00E54B95" w:rsidRDefault="00E54B95" w:rsidP="00E54B95">
            <w:pPr>
              <w:spacing w:after="0"/>
              <w:rPr>
                <w:rFonts w:ascii="Calibri" w:hAnsi="Calibri" w:cs="Calibri"/>
                <w:color w:val="000000"/>
                <w:lang w:val="en-US" w:eastAsia="zh-TW"/>
              </w:rPr>
            </w:pPr>
            <w:r w:rsidRPr="00E54B95">
              <w:rPr>
                <w:rFonts w:ascii="Calibri" w:hAnsi="Calibri" w:cs="Calibri"/>
                <w:color w:val="000000"/>
                <w:lang w:val="en-US" w:eastAsia="zh-TW"/>
              </w:rPr>
              <w:t> 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14:paraId="4DCDDF3F" w14:textId="77777777" w:rsidR="00E54B95" w:rsidRPr="00E54B95" w:rsidRDefault="00E54B95" w:rsidP="00E54B95">
            <w:pPr>
              <w:spacing w:after="0"/>
              <w:rPr>
                <w:rFonts w:ascii="Calibri" w:hAnsi="Calibri" w:cs="Calibri"/>
                <w:color w:val="000000"/>
                <w:lang w:val="en-US" w:eastAsia="zh-TW"/>
              </w:rPr>
            </w:pPr>
            <w:r w:rsidRPr="00E54B95">
              <w:rPr>
                <w:rFonts w:ascii="Calibri" w:hAnsi="Calibri" w:cs="Calibri"/>
                <w:color w:val="000000"/>
                <w:lang w:val="en-US" w:eastAsia="zh-TW"/>
              </w:rPr>
              <w:t> 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14:paraId="6DFA55E4" w14:textId="77777777" w:rsidR="00E54B95" w:rsidRPr="00E54B95" w:rsidRDefault="00E54B95" w:rsidP="00E54B95">
            <w:pPr>
              <w:spacing w:after="0"/>
              <w:rPr>
                <w:rFonts w:ascii="Calibri" w:hAnsi="Calibri" w:cs="Calibri"/>
                <w:color w:val="000000"/>
                <w:lang w:val="en-US" w:eastAsia="zh-TW"/>
              </w:rPr>
            </w:pPr>
            <w:r w:rsidRPr="00E54B95">
              <w:rPr>
                <w:rFonts w:ascii="Calibri" w:hAnsi="Calibri" w:cs="Calibri"/>
                <w:color w:val="000000"/>
                <w:lang w:val="en-US" w:eastAsia="zh-TW"/>
              </w:rPr>
              <w:t> 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37BDFC25" w14:textId="77777777" w:rsidR="00E54B95" w:rsidRPr="00E54B95" w:rsidRDefault="00E54B95" w:rsidP="00E54B95">
            <w:pPr>
              <w:spacing w:after="0"/>
              <w:rPr>
                <w:rFonts w:ascii="Calibri" w:hAnsi="Calibri" w:cs="Calibri"/>
                <w:color w:val="000000"/>
                <w:lang w:val="en-US" w:eastAsia="zh-TW"/>
              </w:rPr>
            </w:pPr>
            <w:r w:rsidRPr="00E54B95">
              <w:rPr>
                <w:rFonts w:ascii="Calibri" w:hAnsi="Calibri" w:cs="Calibri"/>
                <w:color w:val="000000"/>
                <w:lang w:val="en-US" w:eastAsia="zh-TW"/>
              </w:rPr>
              <w:t> 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0E7EFC13" w14:textId="77777777" w:rsidR="00E54B95" w:rsidRPr="00E54B95" w:rsidRDefault="00E54B95" w:rsidP="00E54B95">
            <w:pPr>
              <w:spacing w:after="0"/>
              <w:rPr>
                <w:rFonts w:ascii="Calibri" w:hAnsi="Calibri" w:cs="Calibri"/>
                <w:color w:val="000000"/>
                <w:lang w:val="en-US" w:eastAsia="zh-TW"/>
              </w:rPr>
            </w:pPr>
            <w:r w:rsidRPr="00E54B95">
              <w:rPr>
                <w:rFonts w:ascii="Calibri" w:hAnsi="Calibri" w:cs="Calibri"/>
                <w:color w:val="000000"/>
                <w:lang w:val="en-US" w:eastAsia="zh-TW"/>
              </w:rPr>
              <w:t> 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38991635" w14:textId="77777777" w:rsidR="00E54B95" w:rsidRPr="00E54B95" w:rsidRDefault="00E54B95" w:rsidP="00E54B95">
            <w:pPr>
              <w:spacing w:after="0"/>
              <w:rPr>
                <w:rFonts w:ascii="Calibri" w:hAnsi="Calibri" w:cs="Calibri"/>
                <w:color w:val="000000"/>
                <w:lang w:val="en-US" w:eastAsia="zh-TW"/>
              </w:rPr>
            </w:pPr>
            <w:r w:rsidRPr="00E54B95">
              <w:rPr>
                <w:rFonts w:ascii="Calibri" w:hAnsi="Calibri" w:cs="Calibri"/>
                <w:color w:val="000000"/>
                <w:lang w:val="en-US" w:eastAsia="zh-TW"/>
              </w:rPr>
              <w:t> 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F5B6A9" w14:textId="77777777" w:rsidR="00E54B95" w:rsidRPr="00E54B95" w:rsidRDefault="00E54B95" w:rsidP="00E54B95">
            <w:pPr>
              <w:spacing w:after="0"/>
              <w:rPr>
                <w:rFonts w:ascii="Calibri" w:hAnsi="Calibri" w:cs="Calibri"/>
                <w:color w:val="000000"/>
                <w:lang w:val="en-US" w:eastAsia="zh-TW"/>
              </w:rPr>
            </w:pPr>
            <w:r w:rsidRPr="00E54B95">
              <w:rPr>
                <w:rFonts w:ascii="Calibri" w:hAnsi="Calibri" w:cs="Calibri"/>
                <w:color w:val="000000"/>
                <w:lang w:val="en-US" w:eastAsia="zh-TW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6D4F34" w14:textId="77777777" w:rsidR="00E54B95" w:rsidRPr="00E54B95" w:rsidRDefault="00E54B95" w:rsidP="00E54B95">
            <w:pPr>
              <w:spacing w:after="0"/>
              <w:jc w:val="center"/>
              <w:rPr>
                <w:rFonts w:ascii="Calibri" w:hAnsi="Calibri" w:cs="Calibri"/>
                <w:color w:val="000000"/>
                <w:lang w:val="en-US" w:eastAsia="zh-TW"/>
              </w:rPr>
            </w:pPr>
            <w:r w:rsidRPr="00E54B95">
              <w:rPr>
                <w:rFonts w:ascii="Calibri" w:hAnsi="Calibri" w:cs="Calibri"/>
                <w:color w:val="000000"/>
                <w:lang w:val="en-US" w:eastAsia="zh-TW"/>
              </w:rPr>
              <w:t>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84679D" w14:textId="77777777" w:rsidR="00E54B95" w:rsidRPr="00E54B95" w:rsidRDefault="00E54B95" w:rsidP="00E54B95">
            <w:pPr>
              <w:spacing w:after="0"/>
              <w:jc w:val="center"/>
              <w:rPr>
                <w:rFonts w:ascii="Calibri" w:hAnsi="Calibri" w:cs="Calibri"/>
                <w:color w:val="000000"/>
                <w:lang w:val="en-US" w:eastAsia="zh-TW"/>
              </w:rPr>
            </w:pPr>
            <w:r w:rsidRPr="00E54B95">
              <w:rPr>
                <w:rFonts w:ascii="Calibri" w:hAnsi="Calibri" w:cs="Calibri"/>
                <w:color w:val="000000"/>
                <w:lang w:val="en-US" w:eastAsia="zh-TW"/>
              </w:rPr>
              <w:t>3</w:t>
            </w:r>
          </w:p>
        </w:tc>
      </w:tr>
      <w:tr w:rsidR="00E54B95" w:rsidRPr="00E54B95" w14:paraId="48CB8638" w14:textId="77777777" w:rsidTr="00E54B95">
        <w:trPr>
          <w:trHeight w:val="259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572E85" w14:textId="77777777" w:rsidR="00E54B95" w:rsidRPr="00E54B95" w:rsidRDefault="00E54B95" w:rsidP="00E54B95">
            <w:pPr>
              <w:spacing w:after="0"/>
              <w:jc w:val="center"/>
              <w:rPr>
                <w:rFonts w:ascii="Calibri" w:hAnsi="Calibri" w:cs="Calibri"/>
                <w:color w:val="000000"/>
                <w:lang w:val="en-US" w:eastAsia="zh-TW"/>
              </w:rPr>
            </w:pPr>
            <w:r w:rsidRPr="00E54B95">
              <w:rPr>
                <w:rFonts w:ascii="Calibri" w:hAnsi="Calibri" w:cs="Calibri"/>
                <w:color w:val="000000"/>
                <w:lang w:val="en-US" w:eastAsia="zh-TW"/>
              </w:rPr>
              <w:t>MF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14:paraId="1BA0753E" w14:textId="77777777" w:rsidR="00E54B95" w:rsidRPr="00E54B95" w:rsidRDefault="00E54B95" w:rsidP="00E54B95">
            <w:pPr>
              <w:spacing w:after="0"/>
              <w:rPr>
                <w:rFonts w:ascii="Calibri" w:hAnsi="Calibri" w:cs="Calibri"/>
                <w:color w:val="000000"/>
                <w:lang w:val="en-US" w:eastAsia="zh-TW"/>
              </w:rPr>
            </w:pPr>
            <w:r w:rsidRPr="00E54B95">
              <w:rPr>
                <w:rFonts w:ascii="Calibri" w:hAnsi="Calibri" w:cs="Calibri"/>
                <w:color w:val="000000"/>
                <w:lang w:val="en-US" w:eastAsia="zh-TW"/>
              </w:rPr>
              <w:t> 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14:paraId="75BE9C98" w14:textId="77777777" w:rsidR="00E54B95" w:rsidRPr="00E54B95" w:rsidRDefault="00E54B95" w:rsidP="00E54B95">
            <w:pPr>
              <w:spacing w:after="0"/>
              <w:rPr>
                <w:rFonts w:ascii="Calibri" w:hAnsi="Calibri" w:cs="Calibri"/>
                <w:color w:val="000000"/>
                <w:lang w:val="en-US" w:eastAsia="zh-TW"/>
              </w:rPr>
            </w:pPr>
            <w:r w:rsidRPr="00E54B95">
              <w:rPr>
                <w:rFonts w:ascii="Calibri" w:hAnsi="Calibri" w:cs="Calibri"/>
                <w:color w:val="000000"/>
                <w:lang w:val="en-US" w:eastAsia="zh-TW"/>
              </w:rPr>
              <w:t> 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14:paraId="2C8A6197" w14:textId="77777777" w:rsidR="00E54B95" w:rsidRPr="00E54B95" w:rsidRDefault="00E54B95" w:rsidP="00E54B95">
            <w:pPr>
              <w:spacing w:after="0"/>
              <w:rPr>
                <w:rFonts w:ascii="Calibri" w:hAnsi="Calibri" w:cs="Calibri"/>
                <w:color w:val="000000"/>
                <w:lang w:val="en-US" w:eastAsia="zh-TW"/>
              </w:rPr>
            </w:pPr>
            <w:r w:rsidRPr="00E54B95">
              <w:rPr>
                <w:rFonts w:ascii="Calibri" w:hAnsi="Calibri" w:cs="Calibri"/>
                <w:color w:val="000000"/>
                <w:lang w:val="en-US" w:eastAsia="zh-TW"/>
              </w:rPr>
              <w:t> 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14:paraId="53CEA6C3" w14:textId="77777777" w:rsidR="00E54B95" w:rsidRPr="00E54B95" w:rsidRDefault="00E54B95" w:rsidP="00E54B95">
            <w:pPr>
              <w:spacing w:after="0"/>
              <w:rPr>
                <w:rFonts w:ascii="Calibri" w:hAnsi="Calibri" w:cs="Calibri"/>
                <w:color w:val="000000"/>
                <w:lang w:val="en-US" w:eastAsia="zh-TW"/>
              </w:rPr>
            </w:pPr>
            <w:r w:rsidRPr="00E54B95">
              <w:rPr>
                <w:rFonts w:ascii="Calibri" w:hAnsi="Calibri" w:cs="Calibri"/>
                <w:color w:val="000000"/>
                <w:lang w:val="en-US" w:eastAsia="zh-TW"/>
              </w:rPr>
              <w:t> 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14:paraId="39E05690" w14:textId="77777777" w:rsidR="00E54B95" w:rsidRPr="00E54B95" w:rsidRDefault="00E54B95" w:rsidP="00E54B95">
            <w:pPr>
              <w:spacing w:after="0"/>
              <w:rPr>
                <w:rFonts w:ascii="Calibri" w:hAnsi="Calibri" w:cs="Calibri"/>
                <w:color w:val="000000"/>
                <w:lang w:val="en-US" w:eastAsia="zh-TW"/>
              </w:rPr>
            </w:pPr>
            <w:r w:rsidRPr="00E54B95">
              <w:rPr>
                <w:rFonts w:ascii="Calibri" w:hAnsi="Calibri" w:cs="Calibri"/>
                <w:color w:val="000000"/>
                <w:lang w:val="en-US" w:eastAsia="zh-TW"/>
              </w:rPr>
              <w:t> 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14:paraId="6E65B657" w14:textId="77777777" w:rsidR="00E54B95" w:rsidRPr="00E54B95" w:rsidRDefault="00E54B95" w:rsidP="00E54B95">
            <w:pPr>
              <w:spacing w:after="0"/>
              <w:rPr>
                <w:rFonts w:ascii="Calibri" w:hAnsi="Calibri" w:cs="Calibri"/>
                <w:color w:val="000000"/>
                <w:lang w:val="en-US" w:eastAsia="zh-TW"/>
              </w:rPr>
            </w:pPr>
            <w:r w:rsidRPr="00E54B95">
              <w:rPr>
                <w:rFonts w:ascii="Calibri" w:hAnsi="Calibri" w:cs="Calibri"/>
                <w:color w:val="000000"/>
                <w:lang w:val="en-US" w:eastAsia="zh-TW"/>
              </w:rPr>
              <w:t> 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14:paraId="4F111440" w14:textId="77777777" w:rsidR="00E54B95" w:rsidRPr="00E54B95" w:rsidRDefault="00E54B95" w:rsidP="00E54B95">
            <w:pPr>
              <w:spacing w:after="0"/>
              <w:rPr>
                <w:rFonts w:ascii="Calibri" w:hAnsi="Calibri" w:cs="Calibri"/>
                <w:color w:val="000000"/>
                <w:lang w:val="en-US" w:eastAsia="zh-TW"/>
              </w:rPr>
            </w:pPr>
            <w:r w:rsidRPr="00E54B95">
              <w:rPr>
                <w:rFonts w:ascii="Calibri" w:hAnsi="Calibri" w:cs="Calibri"/>
                <w:color w:val="000000"/>
                <w:lang w:val="en-US" w:eastAsia="zh-TW"/>
              </w:rPr>
              <w:t> 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14:paraId="5D42C3C6" w14:textId="77777777" w:rsidR="00E54B95" w:rsidRPr="00E54B95" w:rsidRDefault="00E54B95" w:rsidP="00E54B95">
            <w:pPr>
              <w:spacing w:after="0"/>
              <w:rPr>
                <w:rFonts w:ascii="Calibri" w:hAnsi="Calibri" w:cs="Calibri"/>
                <w:color w:val="000000"/>
                <w:lang w:val="en-US" w:eastAsia="zh-TW"/>
              </w:rPr>
            </w:pPr>
            <w:r w:rsidRPr="00E54B95">
              <w:rPr>
                <w:rFonts w:ascii="Calibri" w:hAnsi="Calibri" w:cs="Calibri"/>
                <w:color w:val="000000"/>
                <w:lang w:val="en-US" w:eastAsia="zh-TW"/>
              </w:rPr>
              <w:t> 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655D6BAD" w14:textId="77777777" w:rsidR="00E54B95" w:rsidRPr="00E54B95" w:rsidRDefault="00E54B95" w:rsidP="00E54B95">
            <w:pPr>
              <w:spacing w:after="0"/>
              <w:rPr>
                <w:rFonts w:ascii="Calibri" w:hAnsi="Calibri" w:cs="Calibri"/>
                <w:color w:val="000000"/>
                <w:lang w:val="en-US" w:eastAsia="zh-TW"/>
              </w:rPr>
            </w:pPr>
            <w:r w:rsidRPr="00E54B95">
              <w:rPr>
                <w:rFonts w:ascii="Calibri" w:hAnsi="Calibri" w:cs="Calibri"/>
                <w:color w:val="000000"/>
                <w:lang w:val="en-US" w:eastAsia="zh-TW"/>
              </w:rPr>
              <w:t> 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4BF8C981" w14:textId="77777777" w:rsidR="00E54B95" w:rsidRPr="00E54B95" w:rsidRDefault="00E54B95" w:rsidP="00E54B95">
            <w:pPr>
              <w:spacing w:after="0"/>
              <w:rPr>
                <w:rFonts w:ascii="Calibri" w:hAnsi="Calibri" w:cs="Calibri"/>
                <w:color w:val="000000"/>
                <w:lang w:val="en-US" w:eastAsia="zh-TW"/>
              </w:rPr>
            </w:pPr>
            <w:r w:rsidRPr="00E54B95">
              <w:rPr>
                <w:rFonts w:ascii="Calibri" w:hAnsi="Calibri" w:cs="Calibri"/>
                <w:color w:val="000000"/>
                <w:lang w:val="en-US" w:eastAsia="zh-TW"/>
              </w:rPr>
              <w:t> 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225724CB" w14:textId="77777777" w:rsidR="00E54B95" w:rsidRPr="00E54B95" w:rsidRDefault="00E54B95" w:rsidP="00E54B95">
            <w:pPr>
              <w:spacing w:after="0"/>
              <w:rPr>
                <w:rFonts w:ascii="Calibri" w:hAnsi="Calibri" w:cs="Calibri"/>
                <w:color w:val="000000"/>
                <w:lang w:val="en-US" w:eastAsia="zh-TW"/>
              </w:rPr>
            </w:pPr>
            <w:r w:rsidRPr="00E54B95">
              <w:rPr>
                <w:rFonts w:ascii="Calibri" w:hAnsi="Calibri" w:cs="Calibri"/>
                <w:color w:val="000000"/>
                <w:lang w:val="en-US" w:eastAsia="zh-TW"/>
              </w:rPr>
              <w:t> 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042B4BCD" w14:textId="77777777" w:rsidR="00E54B95" w:rsidRPr="00E54B95" w:rsidRDefault="00E54B95" w:rsidP="00E54B95">
            <w:pPr>
              <w:spacing w:after="0"/>
              <w:rPr>
                <w:rFonts w:ascii="Calibri" w:hAnsi="Calibri" w:cs="Calibri"/>
                <w:color w:val="000000"/>
                <w:lang w:val="en-US" w:eastAsia="zh-TW"/>
              </w:rPr>
            </w:pPr>
            <w:r w:rsidRPr="00E54B95">
              <w:rPr>
                <w:rFonts w:ascii="Calibri" w:hAnsi="Calibri" w:cs="Calibri"/>
                <w:color w:val="000000"/>
                <w:lang w:val="en-US" w:eastAsia="zh-TW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07B8F7" w14:textId="77777777" w:rsidR="00E54B95" w:rsidRPr="00E54B95" w:rsidRDefault="00E54B95" w:rsidP="00E54B95">
            <w:pPr>
              <w:spacing w:after="0"/>
              <w:jc w:val="center"/>
              <w:rPr>
                <w:rFonts w:ascii="Calibri" w:hAnsi="Calibri" w:cs="Calibri"/>
                <w:color w:val="000000"/>
                <w:lang w:val="en-US" w:eastAsia="zh-TW"/>
              </w:rPr>
            </w:pPr>
            <w:r w:rsidRPr="00E54B95">
              <w:rPr>
                <w:rFonts w:ascii="Calibri" w:hAnsi="Calibri" w:cs="Calibri"/>
                <w:color w:val="000000"/>
                <w:lang w:val="en-US" w:eastAsia="zh-TW"/>
              </w:rPr>
              <w:t>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4F85C4" w14:textId="77777777" w:rsidR="00E54B95" w:rsidRPr="00E54B95" w:rsidRDefault="00E54B95" w:rsidP="00E54B95">
            <w:pPr>
              <w:spacing w:after="0"/>
              <w:jc w:val="center"/>
              <w:rPr>
                <w:rFonts w:ascii="Calibri" w:hAnsi="Calibri" w:cs="Calibri"/>
                <w:color w:val="000000"/>
                <w:lang w:val="en-US" w:eastAsia="zh-TW"/>
              </w:rPr>
            </w:pPr>
            <w:r w:rsidRPr="00E54B95">
              <w:rPr>
                <w:rFonts w:ascii="Calibri" w:hAnsi="Calibri" w:cs="Calibri"/>
                <w:color w:val="000000"/>
                <w:lang w:val="en-US" w:eastAsia="zh-TW"/>
              </w:rPr>
              <w:t>4</w:t>
            </w:r>
          </w:p>
        </w:tc>
      </w:tr>
      <w:tr w:rsidR="00E54B95" w:rsidRPr="00E54B95" w14:paraId="562266EB" w14:textId="77777777" w:rsidTr="00E54B95">
        <w:trPr>
          <w:trHeight w:val="259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E90044" w14:textId="77777777" w:rsidR="00E54B95" w:rsidRPr="00E54B95" w:rsidRDefault="00E54B95" w:rsidP="00E54B95">
            <w:pPr>
              <w:spacing w:after="0"/>
              <w:jc w:val="center"/>
              <w:rPr>
                <w:rFonts w:ascii="Calibri" w:hAnsi="Calibri" w:cs="Calibri"/>
                <w:color w:val="000000"/>
                <w:lang w:val="en-US" w:eastAsia="zh-TW"/>
              </w:rPr>
            </w:pPr>
            <w:r w:rsidRPr="00E54B95">
              <w:rPr>
                <w:rFonts w:ascii="Calibri" w:hAnsi="Calibri" w:cs="Calibri"/>
                <w:color w:val="000000"/>
                <w:lang w:val="en-US" w:eastAsia="zh-TW"/>
              </w:rPr>
              <w:t>AF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BBF615" w14:textId="77777777" w:rsidR="00E54B95" w:rsidRPr="00E54B95" w:rsidRDefault="00E54B95" w:rsidP="00E54B95">
            <w:pPr>
              <w:spacing w:after="0"/>
              <w:jc w:val="center"/>
              <w:rPr>
                <w:rFonts w:ascii="Calibri" w:hAnsi="Calibri" w:cs="Calibri"/>
                <w:color w:val="000000"/>
                <w:lang w:val="en-US" w:eastAsia="zh-TW"/>
              </w:rPr>
            </w:pP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DC8B79" w14:textId="77777777" w:rsidR="00E54B95" w:rsidRPr="00E54B95" w:rsidRDefault="00E54B95" w:rsidP="00E54B95">
            <w:pPr>
              <w:spacing w:after="0"/>
              <w:rPr>
                <w:lang w:val="en-US" w:eastAsia="zh-TW"/>
              </w:rPr>
            </w:pP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DF86EF" w14:textId="77777777" w:rsidR="00E54B95" w:rsidRPr="00E54B95" w:rsidRDefault="00E54B95" w:rsidP="00E54B95">
            <w:pPr>
              <w:spacing w:after="0"/>
              <w:rPr>
                <w:lang w:val="en-US" w:eastAsia="zh-TW"/>
              </w:rPr>
            </w:pP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4860D4" w14:textId="77777777" w:rsidR="00E54B95" w:rsidRPr="00E54B95" w:rsidRDefault="00E54B95" w:rsidP="00E54B95">
            <w:pPr>
              <w:spacing w:after="0"/>
              <w:rPr>
                <w:lang w:val="en-US" w:eastAsia="zh-TW"/>
              </w:rPr>
            </w:pP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B79556" w14:textId="77777777" w:rsidR="00E54B95" w:rsidRPr="00E54B95" w:rsidRDefault="00E54B95" w:rsidP="00E54B95">
            <w:pPr>
              <w:spacing w:after="0"/>
              <w:rPr>
                <w:lang w:val="en-US" w:eastAsia="zh-TW"/>
              </w:rPr>
            </w:pP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E8C281" w14:textId="77777777" w:rsidR="00E54B95" w:rsidRPr="00E54B95" w:rsidRDefault="00E54B95" w:rsidP="00E54B95">
            <w:pPr>
              <w:spacing w:after="0"/>
              <w:rPr>
                <w:lang w:val="en-US" w:eastAsia="zh-TW"/>
              </w:rPr>
            </w:pP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7ACCE4" w14:textId="77777777" w:rsidR="00E54B95" w:rsidRPr="00E54B95" w:rsidRDefault="00E54B95" w:rsidP="00E54B95">
            <w:pPr>
              <w:spacing w:after="0"/>
              <w:rPr>
                <w:rFonts w:ascii="Calibri" w:hAnsi="Calibri" w:cs="Calibri"/>
                <w:color w:val="000000"/>
                <w:lang w:val="en-US" w:eastAsia="zh-TW"/>
              </w:rPr>
            </w:pPr>
            <w:r w:rsidRPr="00E54B95">
              <w:rPr>
                <w:rFonts w:ascii="Calibri" w:hAnsi="Calibri" w:cs="Calibri"/>
                <w:color w:val="000000"/>
                <w:lang w:val="en-US" w:eastAsia="zh-TW"/>
              </w:rPr>
              <w:t> 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14:paraId="0F1334C0" w14:textId="77777777" w:rsidR="00E54B95" w:rsidRPr="00E54B95" w:rsidRDefault="00E54B95" w:rsidP="00E54B95">
            <w:pPr>
              <w:spacing w:after="0"/>
              <w:rPr>
                <w:rFonts w:ascii="Calibri" w:hAnsi="Calibri" w:cs="Calibri"/>
                <w:color w:val="000000"/>
                <w:lang w:val="en-US" w:eastAsia="zh-TW"/>
              </w:rPr>
            </w:pPr>
            <w:r w:rsidRPr="00E54B95">
              <w:rPr>
                <w:rFonts w:ascii="Calibri" w:hAnsi="Calibri" w:cs="Calibri"/>
                <w:color w:val="000000"/>
                <w:lang w:val="en-US" w:eastAsia="zh-TW"/>
              </w:rPr>
              <w:t> 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6EDB6F35" w14:textId="77777777" w:rsidR="00E54B95" w:rsidRPr="00E54B95" w:rsidRDefault="00E54B95" w:rsidP="00E54B95">
            <w:pPr>
              <w:spacing w:after="0"/>
              <w:rPr>
                <w:rFonts w:ascii="Calibri" w:hAnsi="Calibri" w:cs="Calibri"/>
                <w:color w:val="000000"/>
                <w:lang w:val="en-US" w:eastAsia="zh-TW"/>
              </w:rPr>
            </w:pPr>
            <w:r w:rsidRPr="00E54B95">
              <w:rPr>
                <w:rFonts w:ascii="Calibri" w:hAnsi="Calibri" w:cs="Calibri"/>
                <w:color w:val="000000"/>
                <w:lang w:val="en-US" w:eastAsia="zh-TW"/>
              </w:rPr>
              <w:t> 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73462CB3" w14:textId="77777777" w:rsidR="00E54B95" w:rsidRPr="00E54B95" w:rsidRDefault="00E54B95" w:rsidP="00E54B95">
            <w:pPr>
              <w:spacing w:after="0"/>
              <w:rPr>
                <w:rFonts w:ascii="Calibri" w:hAnsi="Calibri" w:cs="Calibri"/>
                <w:color w:val="000000"/>
                <w:lang w:val="en-US" w:eastAsia="zh-TW"/>
              </w:rPr>
            </w:pPr>
            <w:r w:rsidRPr="00E54B95">
              <w:rPr>
                <w:rFonts w:ascii="Calibri" w:hAnsi="Calibri" w:cs="Calibri"/>
                <w:color w:val="000000"/>
                <w:lang w:val="en-US" w:eastAsia="zh-TW"/>
              </w:rPr>
              <w:t> 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662DD752" w14:textId="77777777" w:rsidR="00E54B95" w:rsidRPr="00E54B95" w:rsidRDefault="00E54B95" w:rsidP="00E54B95">
            <w:pPr>
              <w:spacing w:after="0"/>
              <w:rPr>
                <w:rFonts w:ascii="Calibri" w:hAnsi="Calibri" w:cs="Calibri"/>
                <w:color w:val="000000"/>
                <w:lang w:val="en-US" w:eastAsia="zh-TW"/>
              </w:rPr>
            </w:pPr>
            <w:r w:rsidRPr="00E54B95">
              <w:rPr>
                <w:rFonts w:ascii="Calibri" w:hAnsi="Calibri" w:cs="Calibri"/>
                <w:color w:val="000000"/>
                <w:lang w:val="en-US" w:eastAsia="zh-TW"/>
              </w:rPr>
              <w:t> 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07AA4E38" w14:textId="77777777" w:rsidR="00E54B95" w:rsidRPr="00E54B95" w:rsidRDefault="00E54B95" w:rsidP="00E54B95">
            <w:pPr>
              <w:spacing w:after="0"/>
              <w:rPr>
                <w:rFonts w:ascii="Calibri" w:hAnsi="Calibri" w:cs="Calibri"/>
                <w:color w:val="000000"/>
                <w:lang w:val="en-US" w:eastAsia="zh-TW"/>
              </w:rPr>
            </w:pPr>
            <w:r w:rsidRPr="00E54B95">
              <w:rPr>
                <w:rFonts w:ascii="Calibri" w:hAnsi="Calibri" w:cs="Calibri"/>
                <w:color w:val="000000"/>
                <w:lang w:val="en-US" w:eastAsia="zh-TW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875D43" w14:textId="77777777" w:rsidR="00E54B95" w:rsidRPr="00E54B95" w:rsidRDefault="00E54B95" w:rsidP="00E54B95">
            <w:pPr>
              <w:spacing w:after="0"/>
              <w:jc w:val="center"/>
              <w:rPr>
                <w:rFonts w:ascii="Calibri" w:hAnsi="Calibri" w:cs="Calibri"/>
                <w:color w:val="000000"/>
                <w:lang w:val="en-US" w:eastAsia="zh-TW"/>
              </w:rPr>
            </w:pPr>
            <w:r w:rsidRPr="00E54B95">
              <w:rPr>
                <w:rFonts w:ascii="Calibri" w:hAnsi="Calibri" w:cs="Calibri"/>
                <w:color w:val="000000"/>
                <w:lang w:val="en-US" w:eastAsia="zh-TW"/>
              </w:rPr>
              <w:t>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119F8C" w14:textId="77777777" w:rsidR="00E54B95" w:rsidRPr="00E54B95" w:rsidRDefault="00E54B95" w:rsidP="00E54B95">
            <w:pPr>
              <w:spacing w:after="0"/>
              <w:jc w:val="center"/>
              <w:rPr>
                <w:rFonts w:ascii="Calibri" w:hAnsi="Calibri" w:cs="Calibri"/>
                <w:color w:val="000000"/>
                <w:lang w:val="en-US" w:eastAsia="zh-TW"/>
              </w:rPr>
            </w:pPr>
            <w:r w:rsidRPr="00E54B95">
              <w:rPr>
                <w:rFonts w:ascii="Calibri" w:hAnsi="Calibri" w:cs="Calibri"/>
                <w:color w:val="000000"/>
                <w:lang w:val="en-US" w:eastAsia="zh-TW"/>
              </w:rPr>
              <w:t>4</w:t>
            </w:r>
          </w:p>
        </w:tc>
      </w:tr>
      <w:tr w:rsidR="00E54B95" w:rsidRPr="00E54B95" w14:paraId="3A6E8CC9" w14:textId="77777777" w:rsidTr="00E54B95">
        <w:trPr>
          <w:trHeight w:val="259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D333E6" w14:textId="77777777" w:rsidR="00E54B95" w:rsidRPr="00E54B95" w:rsidRDefault="00E54B95" w:rsidP="00E54B95">
            <w:pPr>
              <w:spacing w:after="0"/>
              <w:jc w:val="center"/>
              <w:rPr>
                <w:rFonts w:ascii="Calibri" w:hAnsi="Calibri" w:cs="Calibri"/>
                <w:color w:val="000000"/>
                <w:lang w:val="en-US" w:eastAsia="zh-TW"/>
              </w:rPr>
            </w:pPr>
            <w:r w:rsidRPr="00E54B95">
              <w:rPr>
                <w:rFonts w:ascii="Calibri" w:hAnsi="Calibri" w:cs="Calibri"/>
                <w:color w:val="000000"/>
                <w:lang w:val="en-US" w:eastAsia="zh-TW"/>
              </w:rPr>
              <w:t>GF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7A9F99" w14:textId="77777777" w:rsidR="00E54B95" w:rsidRPr="00E54B95" w:rsidRDefault="00E54B95" w:rsidP="00E54B95">
            <w:pPr>
              <w:spacing w:after="0"/>
              <w:jc w:val="center"/>
              <w:rPr>
                <w:rFonts w:ascii="Calibri" w:hAnsi="Calibri" w:cs="Calibri"/>
                <w:color w:val="000000"/>
                <w:lang w:val="en-US" w:eastAsia="zh-TW"/>
              </w:rPr>
            </w:pP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498E65" w14:textId="77777777" w:rsidR="00E54B95" w:rsidRPr="00E54B95" w:rsidRDefault="00E54B95" w:rsidP="00E54B95">
            <w:pPr>
              <w:spacing w:after="0"/>
              <w:rPr>
                <w:lang w:val="en-US" w:eastAsia="zh-TW"/>
              </w:rPr>
            </w:pP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E88784" w14:textId="77777777" w:rsidR="00E54B95" w:rsidRPr="00E54B95" w:rsidRDefault="00E54B95" w:rsidP="00E54B95">
            <w:pPr>
              <w:spacing w:after="0"/>
              <w:rPr>
                <w:lang w:val="en-US" w:eastAsia="zh-TW"/>
              </w:rPr>
            </w:pP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A3B016" w14:textId="77777777" w:rsidR="00E54B95" w:rsidRPr="00E54B95" w:rsidRDefault="00E54B95" w:rsidP="00E54B95">
            <w:pPr>
              <w:spacing w:after="0"/>
              <w:rPr>
                <w:lang w:val="en-US" w:eastAsia="zh-TW"/>
              </w:rPr>
            </w:pP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A733BB" w14:textId="77777777" w:rsidR="00E54B95" w:rsidRPr="00E54B95" w:rsidRDefault="00E54B95" w:rsidP="00E54B95">
            <w:pPr>
              <w:spacing w:after="0"/>
              <w:rPr>
                <w:lang w:val="en-US" w:eastAsia="zh-TW"/>
              </w:rPr>
            </w:pP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784A9A" w14:textId="77777777" w:rsidR="00E54B95" w:rsidRPr="00E54B95" w:rsidRDefault="00E54B95" w:rsidP="00E54B95">
            <w:pPr>
              <w:spacing w:after="0"/>
              <w:rPr>
                <w:rFonts w:ascii="Calibri" w:hAnsi="Calibri" w:cs="Calibri"/>
                <w:color w:val="000000"/>
                <w:lang w:val="en-US" w:eastAsia="zh-TW"/>
              </w:rPr>
            </w:pPr>
            <w:r w:rsidRPr="00E54B95">
              <w:rPr>
                <w:rFonts w:ascii="Calibri" w:hAnsi="Calibri" w:cs="Calibri"/>
                <w:color w:val="000000"/>
                <w:lang w:val="en-US" w:eastAsia="zh-TW"/>
              </w:rPr>
              <w:t> 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14:paraId="4FD2BC3B" w14:textId="77777777" w:rsidR="00E54B95" w:rsidRPr="00E54B95" w:rsidRDefault="00E54B95" w:rsidP="00E54B95">
            <w:pPr>
              <w:spacing w:after="0"/>
              <w:rPr>
                <w:rFonts w:ascii="Calibri" w:hAnsi="Calibri" w:cs="Calibri"/>
                <w:color w:val="000000"/>
                <w:lang w:val="en-US" w:eastAsia="zh-TW"/>
              </w:rPr>
            </w:pPr>
            <w:r w:rsidRPr="00E54B95">
              <w:rPr>
                <w:rFonts w:ascii="Calibri" w:hAnsi="Calibri" w:cs="Calibri"/>
                <w:color w:val="000000"/>
                <w:lang w:val="en-US" w:eastAsia="zh-TW"/>
              </w:rPr>
              <w:t> 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14:paraId="628BF0F1" w14:textId="77777777" w:rsidR="00E54B95" w:rsidRPr="00E54B95" w:rsidRDefault="00E54B95" w:rsidP="00E54B95">
            <w:pPr>
              <w:spacing w:after="0"/>
              <w:rPr>
                <w:rFonts w:ascii="Calibri" w:hAnsi="Calibri" w:cs="Calibri"/>
                <w:color w:val="000000"/>
                <w:lang w:val="en-US" w:eastAsia="zh-TW"/>
              </w:rPr>
            </w:pPr>
            <w:r w:rsidRPr="00E54B95">
              <w:rPr>
                <w:rFonts w:ascii="Calibri" w:hAnsi="Calibri" w:cs="Calibri"/>
                <w:color w:val="000000"/>
                <w:lang w:val="en-US" w:eastAsia="zh-TW"/>
              </w:rPr>
              <w:t> 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2DA72F69" w14:textId="77777777" w:rsidR="00E54B95" w:rsidRPr="00E54B95" w:rsidRDefault="00E54B95" w:rsidP="00E54B95">
            <w:pPr>
              <w:spacing w:after="0"/>
              <w:rPr>
                <w:rFonts w:ascii="Calibri" w:hAnsi="Calibri" w:cs="Calibri"/>
                <w:color w:val="000000"/>
                <w:lang w:val="en-US" w:eastAsia="zh-TW"/>
              </w:rPr>
            </w:pPr>
            <w:r w:rsidRPr="00E54B95">
              <w:rPr>
                <w:rFonts w:ascii="Calibri" w:hAnsi="Calibri" w:cs="Calibri"/>
                <w:color w:val="000000"/>
                <w:lang w:val="en-US" w:eastAsia="zh-TW"/>
              </w:rPr>
              <w:t> 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01D28B2B" w14:textId="77777777" w:rsidR="00E54B95" w:rsidRPr="00E54B95" w:rsidRDefault="00E54B95" w:rsidP="00E54B95">
            <w:pPr>
              <w:spacing w:after="0"/>
              <w:rPr>
                <w:rFonts w:ascii="Calibri" w:hAnsi="Calibri" w:cs="Calibri"/>
                <w:color w:val="000000"/>
                <w:lang w:val="en-US" w:eastAsia="zh-TW"/>
              </w:rPr>
            </w:pPr>
            <w:r w:rsidRPr="00E54B95">
              <w:rPr>
                <w:rFonts w:ascii="Calibri" w:hAnsi="Calibri" w:cs="Calibri"/>
                <w:color w:val="000000"/>
                <w:lang w:val="en-US" w:eastAsia="zh-TW"/>
              </w:rPr>
              <w:t> 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053190B2" w14:textId="77777777" w:rsidR="00E54B95" w:rsidRPr="00E54B95" w:rsidRDefault="00E54B95" w:rsidP="00E54B95">
            <w:pPr>
              <w:spacing w:after="0"/>
              <w:rPr>
                <w:rFonts w:ascii="Calibri" w:hAnsi="Calibri" w:cs="Calibri"/>
                <w:color w:val="000000"/>
                <w:lang w:val="en-US" w:eastAsia="zh-TW"/>
              </w:rPr>
            </w:pPr>
            <w:r w:rsidRPr="00E54B95">
              <w:rPr>
                <w:rFonts w:ascii="Calibri" w:hAnsi="Calibri" w:cs="Calibri"/>
                <w:color w:val="000000"/>
                <w:lang w:val="en-US" w:eastAsia="zh-TW"/>
              </w:rPr>
              <w:t> 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5988A640" w14:textId="77777777" w:rsidR="00E54B95" w:rsidRPr="00E54B95" w:rsidRDefault="00E54B95" w:rsidP="00E54B95">
            <w:pPr>
              <w:spacing w:after="0"/>
              <w:rPr>
                <w:rFonts w:ascii="Calibri" w:hAnsi="Calibri" w:cs="Calibri"/>
                <w:color w:val="000000"/>
                <w:lang w:val="en-US" w:eastAsia="zh-TW"/>
              </w:rPr>
            </w:pPr>
            <w:r w:rsidRPr="00E54B95">
              <w:rPr>
                <w:rFonts w:ascii="Calibri" w:hAnsi="Calibri" w:cs="Calibri"/>
                <w:color w:val="000000"/>
                <w:lang w:val="en-US" w:eastAsia="zh-TW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5ECED0" w14:textId="77777777" w:rsidR="00E54B95" w:rsidRPr="00E54B95" w:rsidRDefault="00E54B95" w:rsidP="00E54B95">
            <w:pPr>
              <w:spacing w:after="0"/>
              <w:jc w:val="center"/>
              <w:rPr>
                <w:rFonts w:ascii="Calibri" w:hAnsi="Calibri" w:cs="Calibri"/>
                <w:color w:val="000000"/>
                <w:lang w:val="en-US" w:eastAsia="zh-TW"/>
              </w:rPr>
            </w:pPr>
            <w:r w:rsidRPr="00E54B95">
              <w:rPr>
                <w:rFonts w:ascii="Calibri" w:hAnsi="Calibri" w:cs="Calibri"/>
                <w:color w:val="000000"/>
                <w:lang w:val="en-US" w:eastAsia="zh-TW"/>
              </w:rPr>
              <w:t>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30EFDB" w14:textId="77777777" w:rsidR="00E54B95" w:rsidRPr="00E54B95" w:rsidRDefault="00E54B95" w:rsidP="00E54B95">
            <w:pPr>
              <w:spacing w:after="0"/>
              <w:jc w:val="center"/>
              <w:rPr>
                <w:rFonts w:ascii="Calibri" w:hAnsi="Calibri" w:cs="Calibri"/>
                <w:color w:val="000000"/>
                <w:lang w:val="en-US" w:eastAsia="zh-TW"/>
              </w:rPr>
            </w:pPr>
            <w:r w:rsidRPr="00E54B95">
              <w:rPr>
                <w:rFonts w:ascii="Calibri" w:hAnsi="Calibri" w:cs="Calibri"/>
                <w:color w:val="000000"/>
                <w:lang w:val="en-US" w:eastAsia="zh-TW"/>
              </w:rPr>
              <w:t>4</w:t>
            </w:r>
          </w:p>
        </w:tc>
      </w:tr>
      <w:tr w:rsidR="00E54B95" w:rsidRPr="00E54B95" w14:paraId="63FF6481" w14:textId="77777777" w:rsidTr="00E54B95">
        <w:trPr>
          <w:trHeight w:val="259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1BC7E5" w14:textId="77777777" w:rsidR="00E54B95" w:rsidRPr="00E54B95" w:rsidRDefault="00E54B95" w:rsidP="00E54B95">
            <w:pPr>
              <w:spacing w:after="0"/>
              <w:jc w:val="center"/>
              <w:rPr>
                <w:rFonts w:ascii="Calibri" w:hAnsi="Calibri" w:cs="Calibri"/>
                <w:color w:val="000000"/>
                <w:lang w:val="en-US" w:eastAsia="zh-TW"/>
              </w:rPr>
            </w:pPr>
            <w:r w:rsidRPr="00E54B95">
              <w:rPr>
                <w:rFonts w:ascii="Calibri" w:hAnsi="Calibri" w:cs="Calibri"/>
                <w:color w:val="000000"/>
                <w:lang w:val="en-US" w:eastAsia="zh-TW"/>
              </w:rPr>
              <w:t>HF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D083F7" w14:textId="77777777" w:rsidR="00E54B95" w:rsidRPr="00E54B95" w:rsidRDefault="00E54B95" w:rsidP="00E54B95">
            <w:pPr>
              <w:spacing w:after="0"/>
              <w:jc w:val="center"/>
              <w:rPr>
                <w:rFonts w:ascii="Calibri" w:hAnsi="Calibri" w:cs="Calibri"/>
                <w:color w:val="000000"/>
                <w:lang w:val="en-US" w:eastAsia="zh-TW"/>
              </w:rPr>
            </w:pP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638A86" w14:textId="77777777" w:rsidR="00E54B95" w:rsidRPr="00E54B95" w:rsidRDefault="00E54B95" w:rsidP="00E54B95">
            <w:pPr>
              <w:spacing w:after="0"/>
              <w:rPr>
                <w:lang w:val="en-US" w:eastAsia="zh-TW"/>
              </w:rPr>
            </w:pP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C610D1" w14:textId="77777777" w:rsidR="00E54B95" w:rsidRPr="00E54B95" w:rsidRDefault="00E54B95" w:rsidP="00E54B95">
            <w:pPr>
              <w:spacing w:after="0"/>
              <w:rPr>
                <w:lang w:val="en-US" w:eastAsia="zh-TW"/>
              </w:rPr>
            </w:pP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800F79" w14:textId="77777777" w:rsidR="00E54B95" w:rsidRPr="00E54B95" w:rsidRDefault="00E54B95" w:rsidP="00E54B95">
            <w:pPr>
              <w:spacing w:after="0"/>
              <w:rPr>
                <w:lang w:val="en-US" w:eastAsia="zh-TW"/>
              </w:rPr>
            </w:pP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DE5DDC" w14:textId="77777777" w:rsidR="00E54B95" w:rsidRPr="00E54B95" w:rsidRDefault="00E54B95" w:rsidP="00E54B95">
            <w:pPr>
              <w:spacing w:after="0"/>
              <w:rPr>
                <w:rFonts w:ascii="Calibri" w:hAnsi="Calibri" w:cs="Calibri"/>
                <w:color w:val="000000"/>
                <w:lang w:val="en-US" w:eastAsia="zh-TW"/>
              </w:rPr>
            </w:pPr>
            <w:r w:rsidRPr="00E54B95">
              <w:rPr>
                <w:rFonts w:ascii="Calibri" w:hAnsi="Calibri" w:cs="Calibri"/>
                <w:color w:val="000000"/>
                <w:lang w:val="en-US" w:eastAsia="zh-TW"/>
              </w:rPr>
              <w:t> 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14:paraId="12C3B703" w14:textId="77777777" w:rsidR="00E54B95" w:rsidRPr="00E54B95" w:rsidRDefault="00E54B95" w:rsidP="00E54B95">
            <w:pPr>
              <w:spacing w:after="0"/>
              <w:rPr>
                <w:rFonts w:ascii="Calibri" w:hAnsi="Calibri" w:cs="Calibri"/>
                <w:color w:val="000000"/>
                <w:lang w:val="en-US" w:eastAsia="zh-TW"/>
              </w:rPr>
            </w:pPr>
            <w:r w:rsidRPr="00E54B95">
              <w:rPr>
                <w:rFonts w:ascii="Calibri" w:hAnsi="Calibri" w:cs="Calibri"/>
                <w:color w:val="000000"/>
                <w:lang w:val="en-US" w:eastAsia="zh-TW"/>
              </w:rPr>
              <w:t> 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14:paraId="7950ABC1" w14:textId="77777777" w:rsidR="00E54B95" w:rsidRPr="00E54B95" w:rsidRDefault="00E54B95" w:rsidP="00E54B95">
            <w:pPr>
              <w:spacing w:after="0"/>
              <w:rPr>
                <w:rFonts w:ascii="Calibri" w:hAnsi="Calibri" w:cs="Calibri"/>
                <w:color w:val="000000"/>
                <w:lang w:val="en-US" w:eastAsia="zh-TW"/>
              </w:rPr>
            </w:pPr>
            <w:r w:rsidRPr="00E54B95">
              <w:rPr>
                <w:rFonts w:ascii="Calibri" w:hAnsi="Calibri" w:cs="Calibri"/>
                <w:color w:val="000000"/>
                <w:lang w:val="en-US" w:eastAsia="zh-TW"/>
              </w:rPr>
              <w:t> 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14:paraId="26D9F7C3" w14:textId="77777777" w:rsidR="00E54B95" w:rsidRPr="00E54B95" w:rsidRDefault="00E54B95" w:rsidP="00E54B95">
            <w:pPr>
              <w:spacing w:after="0"/>
              <w:rPr>
                <w:rFonts w:ascii="Calibri" w:hAnsi="Calibri" w:cs="Calibri"/>
                <w:color w:val="000000"/>
                <w:lang w:val="en-US" w:eastAsia="zh-TW"/>
              </w:rPr>
            </w:pPr>
            <w:r w:rsidRPr="00E54B95">
              <w:rPr>
                <w:rFonts w:ascii="Calibri" w:hAnsi="Calibri" w:cs="Calibri"/>
                <w:color w:val="000000"/>
                <w:lang w:val="en-US" w:eastAsia="zh-TW"/>
              </w:rPr>
              <w:t> 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1302B601" w14:textId="77777777" w:rsidR="00E54B95" w:rsidRPr="00E54B95" w:rsidRDefault="00E54B95" w:rsidP="00E54B95">
            <w:pPr>
              <w:spacing w:after="0"/>
              <w:rPr>
                <w:rFonts w:ascii="Calibri" w:hAnsi="Calibri" w:cs="Calibri"/>
                <w:color w:val="000000"/>
                <w:lang w:val="en-US" w:eastAsia="zh-TW"/>
              </w:rPr>
            </w:pPr>
            <w:r w:rsidRPr="00E54B95">
              <w:rPr>
                <w:rFonts w:ascii="Calibri" w:hAnsi="Calibri" w:cs="Calibri"/>
                <w:color w:val="000000"/>
                <w:lang w:val="en-US" w:eastAsia="zh-TW"/>
              </w:rPr>
              <w:t> 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6A0D06BF" w14:textId="77777777" w:rsidR="00E54B95" w:rsidRPr="00E54B95" w:rsidRDefault="00E54B95" w:rsidP="00E54B95">
            <w:pPr>
              <w:spacing w:after="0"/>
              <w:rPr>
                <w:rFonts w:ascii="Calibri" w:hAnsi="Calibri" w:cs="Calibri"/>
                <w:color w:val="000000"/>
                <w:lang w:val="en-US" w:eastAsia="zh-TW"/>
              </w:rPr>
            </w:pPr>
            <w:r w:rsidRPr="00E54B95">
              <w:rPr>
                <w:rFonts w:ascii="Calibri" w:hAnsi="Calibri" w:cs="Calibri"/>
                <w:color w:val="000000"/>
                <w:lang w:val="en-US" w:eastAsia="zh-TW"/>
              </w:rPr>
              <w:t> 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10C8CB0B" w14:textId="77777777" w:rsidR="00E54B95" w:rsidRPr="00E54B95" w:rsidRDefault="00E54B95" w:rsidP="00E54B95">
            <w:pPr>
              <w:spacing w:after="0"/>
              <w:rPr>
                <w:rFonts w:ascii="Calibri" w:hAnsi="Calibri" w:cs="Calibri"/>
                <w:color w:val="000000"/>
                <w:lang w:val="en-US" w:eastAsia="zh-TW"/>
              </w:rPr>
            </w:pPr>
            <w:r w:rsidRPr="00E54B95">
              <w:rPr>
                <w:rFonts w:ascii="Calibri" w:hAnsi="Calibri" w:cs="Calibri"/>
                <w:color w:val="000000"/>
                <w:lang w:val="en-US" w:eastAsia="zh-TW"/>
              </w:rPr>
              <w:t> 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02222FEE" w14:textId="77777777" w:rsidR="00E54B95" w:rsidRPr="00E54B95" w:rsidRDefault="00E54B95" w:rsidP="00E54B95">
            <w:pPr>
              <w:spacing w:after="0"/>
              <w:rPr>
                <w:rFonts w:ascii="Calibri" w:hAnsi="Calibri" w:cs="Calibri"/>
                <w:color w:val="000000"/>
                <w:lang w:val="en-US" w:eastAsia="zh-TW"/>
              </w:rPr>
            </w:pPr>
            <w:r w:rsidRPr="00E54B95">
              <w:rPr>
                <w:rFonts w:ascii="Calibri" w:hAnsi="Calibri" w:cs="Calibri"/>
                <w:color w:val="000000"/>
                <w:lang w:val="en-US" w:eastAsia="zh-TW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956326" w14:textId="77777777" w:rsidR="00E54B95" w:rsidRPr="00E54B95" w:rsidRDefault="00E54B95" w:rsidP="00E54B95">
            <w:pPr>
              <w:spacing w:after="0"/>
              <w:jc w:val="center"/>
              <w:rPr>
                <w:rFonts w:ascii="Calibri" w:hAnsi="Calibri" w:cs="Calibri"/>
                <w:color w:val="000000"/>
                <w:lang w:val="en-US" w:eastAsia="zh-TW"/>
              </w:rPr>
            </w:pPr>
            <w:r w:rsidRPr="00E54B95">
              <w:rPr>
                <w:rFonts w:ascii="Calibri" w:hAnsi="Calibri" w:cs="Calibri"/>
                <w:color w:val="000000"/>
                <w:lang w:val="en-US" w:eastAsia="zh-TW"/>
              </w:rPr>
              <w:t>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0990A9" w14:textId="77777777" w:rsidR="00E54B95" w:rsidRPr="00E54B95" w:rsidRDefault="00E54B95" w:rsidP="00E54B95">
            <w:pPr>
              <w:spacing w:after="0"/>
              <w:jc w:val="center"/>
              <w:rPr>
                <w:rFonts w:ascii="Calibri" w:hAnsi="Calibri" w:cs="Calibri"/>
                <w:color w:val="000000"/>
                <w:lang w:val="en-US" w:eastAsia="zh-TW"/>
              </w:rPr>
            </w:pPr>
            <w:r w:rsidRPr="00E54B95">
              <w:rPr>
                <w:rFonts w:ascii="Calibri" w:hAnsi="Calibri" w:cs="Calibri"/>
                <w:color w:val="000000"/>
                <w:lang w:val="en-US" w:eastAsia="zh-TW"/>
              </w:rPr>
              <w:t>4</w:t>
            </w:r>
          </w:p>
        </w:tc>
      </w:tr>
      <w:tr w:rsidR="00E54B95" w:rsidRPr="00E54B95" w14:paraId="1CCA73A7" w14:textId="77777777" w:rsidTr="00E54B95">
        <w:trPr>
          <w:trHeight w:val="259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BFA325" w14:textId="77777777" w:rsidR="00E54B95" w:rsidRPr="00E54B95" w:rsidRDefault="00E54B95" w:rsidP="00E54B95">
            <w:pPr>
              <w:spacing w:after="0"/>
              <w:jc w:val="center"/>
              <w:rPr>
                <w:rFonts w:ascii="Calibri" w:hAnsi="Calibri" w:cs="Calibri"/>
                <w:color w:val="000000"/>
                <w:lang w:val="en-US" w:eastAsia="zh-TW"/>
              </w:rPr>
            </w:pPr>
            <w:r w:rsidRPr="00E54B95">
              <w:rPr>
                <w:rFonts w:ascii="Calibri" w:hAnsi="Calibri" w:cs="Calibri"/>
                <w:color w:val="000000"/>
                <w:lang w:val="en-US" w:eastAsia="zh-TW"/>
              </w:rPr>
              <w:t>IF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E2AD10" w14:textId="77777777" w:rsidR="00E54B95" w:rsidRPr="00E54B95" w:rsidRDefault="00E54B95" w:rsidP="00E54B95">
            <w:pPr>
              <w:spacing w:after="0"/>
              <w:jc w:val="center"/>
              <w:rPr>
                <w:rFonts w:ascii="Calibri" w:hAnsi="Calibri" w:cs="Calibri"/>
                <w:color w:val="000000"/>
                <w:lang w:val="en-US" w:eastAsia="zh-TW"/>
              </w:rPr>
            </w:pP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162ADC" w14:textId="77777777" w:rsidR="00E54B95" w:rsidRPr="00E54B95" w:rsidRDefault="00E54B95" w:rsidP="00E54B95">
            <w:pPr>
              <w:spacing w:after="0"/>
              <w:rPr>
                <w:lang w:val="en-US" w:eastAsia="zh-TW"/>
              </w:rPr>
            </w:pP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771110" w14:textId="77777777" w:rsidR="00E54B95" w:rsidRPr="00E54B95" w:rsidRDefault="00E54B95" w:rsidP="00E54B95">
            <w:pPr>
              <w:spacing w:after="0"/>
              <w:rPr>
                <w:lang w:val="en-US" w:eastAsia="zh-TW"/>
              </w:rPr>
            </w:pP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D6762C" w14:textId="77777777" w:rsidR="00E54B95" w:rsidRPr="00E54B95" w:rsidRDefault="00E54B95" w:rsidP="00E54B95">
            <w:pPr>
              <w:spacing w:after="0"/>
              <w:rPr>
                <w:rFonts w:ascii="Calibri" w:hAnsi="Calibri" w:cs="Calibri"/>
                <w:color w:val="000000"/>
                <w:lang w:val="en-US" w:eastAsia="zh-TW"/>
              </w:rPr>
            </w:pPr>
            <w:r w:rsidRPr="00E54B95">
              <w:rPr>
                <w:rFonts w:ascii="Calibri" w:hAnsi="Calibri" w:cs="Calibri"/>
                <w:color w:val="000000"/>
                <w:lang w:val="en-US" w:eastAsia="zh-TW"/>
              </w:rPr>
              <w:t> 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14:paraId="198023EB" w14:textId="77777777" w:rsidR="00E54B95" w:rsidRPr="00E54B95" w:rsidRDefault="00E54B95" w:rsidP="00E54B95">
            <w:pPr>
              <w:spacing w:after="0"/>
              <w:rPr>
                <w:rFonts w:ascii="Calibri" w:hAnsi="Calibri" w:cs="Calibri"/>
                <w:color w:val="000000"/>
                <w:lang w:val="en-US" w:eastAsia="zh-TW"/>
              </w:rPr>
            </w:pPr>
            <w:r w:rsidRPr="00E54B95">
              <w:rPr>
                <w:rFonts w:ascii="Calibri" w:hAnsi="Calibri" w:cs="Calibri"/>
                <w:color w:val="000000"/>
                <w:lang w:val="en-US" w:eastAsia="zh-TW"/>
              </w:rPr>
              <w:t> 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14:paraId="63EEAF1B" w14:textId="77777777" w:rsidR="00E54B95" w:rsidRPr="00E54B95" w:rsidRDefault="00E54B95" w:rsidP="00E54B95">
            <w:pPr>
              <w:spacing w:after="0"/>
              <w:rPr>
                <w:rFonts w:ascii="Calibri" w:hAnsi="Calibri" w:cs="Calibri"/>
                <w:color w:val="000000"/>
                <w:lang w:val="en-US" w:eastAsia="zh-TW"/>
              </w:rPr>
            </w:pPr>
            <w:r w:rsidRPr="00E54B95">
              <w:rPr>
                <w:rFonts w:ascii="Calibri" w:hAnsi="Calibri" w:cs="Calibri"/>
                <w:color w:val="000000"/>
                <w:lang w:val="en-US" w:eastAsia="zh-TW"/>
              </w:rPr>
              <w:t> 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14:paraId="56C09C9D" w14:textId="77777777" w:rsidR="00E54B95" w:rsidRPr="00E54B95" w:rsidRDefault="00E54B95" w:rsidP="00E54B95">
            <w:pPr>
              <w:spacing w:after="0"/>
              <w:rPr>
                <w:rFonts w:ascii="Calibri" w:hAnsi="Calibri" w:cs="Calibri"/>
                <w:color w:val="000000"/>
                <w:lang w:val="en-US" w:eastAsia="zh-TW"/>
              </w:rPr>
            </w:pPr>
            <w:r w:rsidRPr="00E54B95">
              <w:rPr>
                <w:rFonts w:ascii="Calibri" w:hAnsi="Calibri" w:cs="Calibri"/>
                <w:color w:val="000000"/>
                <w:lang w:val="en-US" w:eastAsia="zh-TW"/>
              </w:rPr>
              <w:t> 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14:paraId="36450BE7" w14:textId="77777777" w:rsidR="00E54B95" w:rsidRPr="00E54B95" w:rsidRDefault="00E54B95" w:rsidP="00E54B95">
            <w:pPr>
              <w:spacing w:after="0"/>
              <w:rPr>
                <w:rFonts w:ascii="Calibri" w:hAnsi="Calibri" w:cs="Calibri"/>
                <w:color w:val="000000"/>
                <w:lang w:val="en-US" w:eastAsia="zh-TW"/>
              </w:rPr>
            </w:pPr>
            <w:r w:rsidRPr="00E54B95">
              <w:rPr>
                <w:rFonts w:ascii="Calibri" w:hAnsi="Calibri" w:cs="Calibri"/>
                <w:color w:val="000000"/>
                <w:lang w:val="en-US" w:eastAsia="zh-TW"/>
              </w:rPr>
              <w:t> 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11E660BB" w14:textId="77777777" w:rsidR="00E54B95" w:rsidRPr="00E54B95" w:rsidRDefault="00E54B95" w:rsidP="00E54B95">
            <w:pPr>
              <w:spacing w:after="0"/>
              <w:rPr>
                <w:rFonts w:ascii="Calibri" w:hAnsi="Calibri" w:cs="Calibri"/>
                <w:color w:val="000000"/>
                <w:lang w:val="en-US" w:eastAsia="zh-TW"/>
              </w:rPr>
            </w:pPr>
            <w:r w:rsidRPr="00E54B95">
              <w:rPr>
                <w:rFonts w:ascii="Calibri" w:hAnsi="Calibri" w:cs="Calibri"/>
                <w:color w:val="000000"/>
                <w:lang w:val="en-US" w:eastAsia="zh-TW"/>
              </w:rPr>
              <w:t> 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4E19A82B" w14:textId="77777777" w:rsidR="00E54B95" w:rsidRPr="00E54B95" w:rsidRDefault="00E54B95" w:rsidP="00E54B95">
            <w:pPr>
              <w:spacing w:after="0"/>
              <w:rPr>
                <w:rFonts w:ascii="Calibri" w:hAnsi="Calibri" w:cs="Calibri"/>
                <w:color w:val="000000"/>
                <w:lang w:val="en-US" w:eastAsia="zh-TW"/>
              </w:rPr>
            </w:pPr>
            <w:r w:rsidRPr="00E54B95">
              <w:rPr>
                <w:rFonts w:ascii="Calibri" w:hAnsi="Calibri" w:cs="Calibri"/>
                <w:color w:val="000000"/>
                <w:lang w:val="en-US" w:eastAsia="zh-TW"/>
              </w:rPr>
              <w:t> 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49556957" w14:textId="77777777" w:rsidR="00E54B95" w:rsidRPr="00E54B95" w:rsidRDefault="00E54B95" w:rsidP="00E54B95">
            <w:pPr>
              <w:spacing w:after="0"/>
              <w:rPr>
                <w:rFonts w:ascii="Calibri" w:hAnsi="Calibri" w:cs="Calibri"/>
                <w:color w:val="000000"/>
                <w:lang w:val="en-US" w:eastAsia="zh-TW"/>
              </w:rPr>
            </w:pPr>
            <w:r w:rsidRPr="00E54B95">
              <w:rPr>
                <w:rFonts w:ascii="Calibri" w:hAnsi="Calibri" w:cs="Calibri"/>
                <w:color w:val="000000"/>
                <w:lang w:val="en-US" w:eastAsia="zh-TW"/>
              </w:rPr>
              <w:t> 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6CB701C6" w14:textId="77777777" w:rsidR="00E54B95" w:rsidRPr="00E54B95" w:rsidRDefault="00E54B95" w:rsidP="00E54B95">
            <w:pPr>
              <w:spacing w:after="0"/>
              <w:rPr>
                <w:rFonts w:ascii="Calibri" w:hAnsi="Calibri" w:cs="Calibri"/>
                <w:color w:val="000000"/>
                <w:lang w:val="en-US" w:eastAsia="zh-TW"/>
              </w:rPr>
            </w:pPr>
            <w:r w:rsidRPr="00E54B95">
              <w:rPr>
                <w:rFonts w:ascii="Calibri" w:hAnsi="Calibri" w:cs="Calibri"/>
                <w:color w:val="000000"/>
                <w:lang w:val="en-US" w:eastAsia="zh-TW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CBFA99" w14:textId="77777777" w:rsidR="00E54B95" w:rsidRPr="00E54B95" w:rsidRDefault="00E54B95" w:rsidP="00E54B95">
            <w:pPr>
              <w:spacing w:after="0"/>
              <w:jc w:val="center"/>
              <w:rPr>
                <w:rFonts w:ascii="Calibri" w:hAnsi="Calibri" w:cs="Calibri"/>
                <w:color w:val="000000"/>
                <w:lang w:val="en-US" w:eastAsia="zh-TW"/>
              </w:rPr>
            </w:pPr>
            <w:r w:rsidRPr="00E54B95">
              <w:rPr>
                <w:rFonts w:ascii="Calibri" w:hAnsi="Calibri" w:cs="Calibri"/>
                <w:color w:val="000000"/>
                <w:lang w:val="en-US" w:eastAsia="zh-TW"/>
              </w:rPr>
              <w:t>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598831" w14:textId="77777777" w:rsidR="00E54B95" w:rsidRPr="00E54B95" w:rsidRDefault="00E54B95" w:rsidP="00E54B95">
            <w:pPr>
              <w:spacing w:after="0"/>
              <w:jc w:val="center"/>
              <w:rPr>
                <w:rFonts w:ascii="Calibri" w:hAnsi="Calibri" w:cs="Calibri"/>
                <w:color w:val="000000"/>
                <w:lang w:val="en-US" w:eastAsia="zh-TW"/>
              </w:rPr>
            </w:pPr>
            <w:r w:rsidRPr="00E54B95">
              <w:rPr>
                <w:rFonts w:ascii="Calibri" w:hAnsi="Calibri" w:cs="Calibri"/>
                <w:color w:val="000000"/>
                <w:lang w:val="en-US" w:eastAsia="zh-TW"/>
              </w:rPr>
              <w:t>4</w:t>
            </w:r>
          </w:p>
        </w:tc>
      </w:tr>
      <w:tr w:rsidR="00E54B95" w:rsidRPr="00E54B95" w14:paraId="1FBDA331" w14:textId="77777777" w:rsidTr="00E54B95">
        <w:trPr>
          <w:trHeight w:val="259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C39BD2" w14:textId="77777777" w:rsidR="00E54B95" w:rsidRPr="00E54B95" w:rsidRDefault="00E54B95" w:rsidP="00E54B95">
            <w:pPr>
              <w:spacing w:after="0"/>
              <w:jc w:val="center"/>
              <w:rPr>
                <w:rFonts w:ascii="Calibri" w:hAnsi="Calibri" w:cs="Calibri"/>
                <w:color w:val="000000"/>
                <w:lang w:val="en-US" w:eastAsia="zh-TW"/>
              </w:rPr>
            </w:pPr>
            <w:r w:rsidRPr="00E54B95">
              <w:rPr>
                <w:rFonts w:ascii="Calibri" w:hAnsi="Calibri" w:cs="Calibri"/>
                <w:color w:val="000000"/>
                <w:lang w:val="en-US" w:eastAsia="zh-TW"/>
              </w:rPr>
              <w:t>JF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3D8C12" w14:textId="77777777" w:rsidR="00E54B95" w:rsidRPr="00E54B95" w:rsidRDefault="00E54B95" w:rsidP="00E54B95">
            <w:pPr>
              <w:spacing w:after="0"/>
              <w:jc w:val="center"/>
              <w:rPr>
                <w:rFonts w:ascii="Calibri" w:hAnsi="Calibri" w:cs="Calibri"/>
                <w:color w:val="000000"/>
                <w:lang w:val="en-US" w:eastAsia="zh-TW"/>
              </w:rPr>
            </w:pP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3384FF" w14:textId="77777777" w:rsidR="00E54B95" w:rsidRPr="00E54B95" w:rsidRDefault="00E54B95" w:rsidP="00E54B95">
            <w:pPr>
              <w:spacing w:after="0"/>
              <w:rPr>
                <w:lang w:val="en-US" w:eastAsia="zh-TW"/>
              </w:rPr>
            </w:pP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823195" w14:textId="77777777" w:rsidR="00E54B95" w:rsidRPr="00E54B95" w:rsidRDefault="00E54B95" w:rsidP="00E54B95">
            <w:pPr>
              <w:spacing w:after="0"/>
              <w:rPr>
                <w:rFonts w:ascii="Calibri" w:hAnsi="Calibri" w:cs="Calibri"/>
                <w:color w:val="000000"/>
                <w:lang w:val="en-US" w:eastAsia="zh-TW"/>
              </w:rPr>
            </w:pPr>
            <w:r w:rsidRPr="00E54B95">
              <w:rPr>
                <w:rFonts w:ascii="Calibri" w:hAnsi="Calibri" w:cs="Calibri"/>
                <w:color w:val="000000"/>
                <w:lang w:val="en-US" w:eastAsia="zh-TW"/>
              </w:rPr>
              <w:t> 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14:paraId="7CB50036" w14:textId="77777777" w:rsidR="00E54B95" w:rsidRPr="00E54B95" w:rsidRDefault="00E54B95" w:rsidP="00E54B95">
            <w:pPr>
              <w:spacing w:after="0"/>
              <w:rPr>
                <w:rFonts w:ascii="Calibri" w:hAnsi="Calibri" w:cs="Calibri"/>
                <w:color w:val="000000"/>
                <w:lang w:val="en-US" w:eastAsia="zh-TW"/>
              </w:rPr>
            </w:pPr>
            <w:r w:rsidRPr="00E54B95">
              <w:rPr>
                <w:rFonts w:ascii="Calibri" w:hAnsi="Calibri" w:cs="Calibri"/>
                <w:color w:val="000000"/>
                <w:lang w:val="en-US" w:eastAsia="zh-TW"/>
              </w:rPr>
              <w:t> 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14:paraId="46D604CA" w14:textId="77777777" w:rsidR="00E54B95" w:rsidRPr="00E54B95" w:rsidRDefault="00E54B95" w:rsidP="00E54B95">
            <w:pPr>
              <w:spacing w:after="0"/>
              <w:rPr>
                <w:rFonts w:ascii="Calibri" w:hAnsi="Calibri" w:cs="Calibri"/>
                <w:color w:val="000000"/>
                <w:lang w:val="en-US" w:eastAsia="zh-TW"/>
              </w:rPr>
            </w:pPr>
            <w:r w:rsidRPr="00E54B95">
              <w:rPr>
                <w:rFonts w:ascii="Calibri" w:hAnsi="Calibri" w:cs="Calibri"/>
                <w:color w:val="000000"/>
                <w:lang w:val="en-US" w:eastAsia="zh-TW"/>
              </w:rPr>
              <w:t> 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14:paraId="1B8285E3" w14:textId="77777777" w:rsidR="00E54B95" w:rsidRPr="00E54B95" w:rsidRDefault="00E54B95" w:rsidP="00E54B95">
            <w:pPr>
              <w:spacing w:after="0"/>
              <w:rPr>
                <w:rFonts w:ascii="Calibri" w:hAnsi="Calibri" w:cs="Calibri"/>
                <w:color w:val="000000"/>
                <w:lang w:val="en-US" w:eastAsia="zh-TW"/>
              </w:rPr>
            </w:pPr>
            <w:r w:rsidRPr="00E54B95">
              <w:rPr>
                <w:rFonts w:ascii="Calibri" w:hAnsi="Calibri" w:cs="Calibri"/>
                <w:color w:val="000000"/>
                <w:lang w:val="en-US" w:eastAsia="zh-TW"/>
              </w:rPr>
              <w:t> 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14:paraId="79571A65" w14:textId="77777777" w:rsidR="00E54B95" w:rsidRPr="00E54B95" w:rsidRDefault="00E54B95" w:rsidP="00E54B95">
            <w:pPr>
              <w:spacing w:after="0"/>
              <w:rPr>
                <w:rFonts w:ascii="Calibri" w:hAnsi="Calibri" w:cs="Calibri"/>
                <w:color w:val="000000"/>
                <w:lang w:val="en-US" w:eastAsia="zh-TW"/>
              </w:rPr>
            </w:pPr>
            <w:r w:rsidRPr="00E54B95">
              <w:rPr>
                <w:rFonts w:ascii="Calibri" w:hAnsi="Calibri" w:cs="Calibri"/>
                <w:color w:val="000000"/>
                <w:lang w:val="en-US" w:eastAsia="zh-TW"/>
              </w:rPr>
              <w:t> 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14:paraId="1D9C9918" w14:textId="77777777" w:rsidR="00E54B95" w:rsidRPr="00E54B95" w:rsidRDefault="00E54B95" w:rsidP="00E54B95">
            <w:pPr>
              <w:spacing w:after="0"/>
              <w:rPr>
                <w:rFonts w:ascii="Calibri" w:hAnsi="Calibri" w:cs="Calibri"/>
                <w:color w:val="000000"/>
                <w:lang w:val="en-US" w:eastAsia="zh-TW"/>
              </w:rPr>
            </w:pPr>
            <w:r w:rsidRPr="00E54B95">
              <w:rPr>
                <w:rFonts w:ascii="Calibri" w:hAnsi="Calibri" w:cs="Calibri"/>
                <w:color w:val="000000"/>
                <w:lang w:val="en-US" w:eastAsia="zh-TW"/>
              </w:rPr>
              <w:t> 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1BA9DFB3" w14:textId="77777777" w:rsidR="00E54B95" w:rsidRPr="00E54B95" w:rsidRDefault="00E54B95" w:rsidP="00E54B95">
            <w:pPr>
              <w:spacing w:after="0"/>
              <w:rPr>
                <w:rFonts w:ascii="Calibri" w:hAnsi="Calibri" w:cs="Calibri"/>
                <w:color w:val="000000"/>
                <w:lang w:val="en-US" w:eastAsia="zh-TW"/>
              </w:rPr>
            </w:pPr>
            <w:r w:rsidRPr="00E54B95">
              <w:rPr>
                <w:rFonts w:ascii="Calibri" w:hAnsi="Calibri" w:cs="Calibri"/>
                <w:color w:val="000000"/>
                <w:lang w:val="en-US" w:eastAsia="zh-TW"/>
              </w:rPr>
              <w:t> 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5EF78F6C" w14:textId="77777777" w:rsidR="00E54B95" w:rsidRPr="00E54B95" w:rsidRDefault="00E54B95" w:rsidP="00E54B95">
            <w:pPr>
              <w:spacing w:after="0"/>
              <w:rPr>
                <w:rFonts w:ascii="Calibri" w:hAnsi="Calibri" w:cs="Calibri"/>
                <w:color w:val="000000"/>
                <w:lang w:val="en-US" w:eastAsia="zh-TW"/>
              </w:rPr>
            </w:pPr>
            <w:r w:rsidRPr="00E54B95">
              <w:rPr>
                <w:rFonts w:ascii="Calibri" w:hAnsi="Calibri" w:cs="Calibri"/>
                <w:color w:val="000000"/>
                <w:lang w:val="en-US" w:eastAsia="zh-TW"/>
              </w:rPr>
              <w:t> 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5A460151" w14:textId="77777777" w:rsidR="00E54B95" w:rsidRPr="00E54B95" w:rsidRDefault="00E54B95" w:rsidP="00E54B95">
            <w:pPr>
              <w:spacing w:after="0"/>
              <w:rPr>
                <w:rFonts w:ascii="Calibri" w:hAnsi="Calibri" w:cs="Calibri"/>
                <w:color w:val="000000"/>
                <w:lang w:val="en-US" w:eastAsia="zh-TW"/>
              </w:rPr>
            </w:pPr>
            <w:r w:rsidRPr="00E54B95">
              <w:rPr>
                <w:rFonts w:ascii="Calibri" w:hAnsi="Calibri" w:cs="Calibri"/>
                <w:color w:val="000000"/>
                <w:lang w:val="en-US" w:eastAsia="zh-TW"/>
              </w:rPr>
              <w:t> 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4AAD6D85" w14:textId="77777777" w:rsidR="00E54B95" w:rsidRPr="00E54B95" w:rsidRDefault="00E54B95" w:rsidP="00E54B95">
            <w:pPr>
              <w:spacing w:after="0"/>
              <w:rPr>
                <w:rFonts w:ascii="Calibri" w:hAnsi="Calibri" w:cs="Calibri"/>
                <w:color w:val="000000"/>
                <w:lang w:val="en-US" w:eastAsia="zh-TW"/>
              </w:rPr>
            </w:pPr>
            <w:r w:rsidRPr="00E54B95">
              <w:rPr>
                <w:rFonts w:ascii="Calibri" w:hAnsi="Calibri" w:cs="Calibri"/>
                <w:color w:val="000000"/>
                <w:lang w:val="en-US" w:eastAsia="zh-TW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4F7323" w14:textId="77777777" w:rsidR="00E54B95" w:rsidRPr="00E54B95" w:rsidRDefault="00E54B95" w:rsidP="00E54B95">
            <w:pPr>
              <w:spacing w:after="0"/>
              <w:jc w:val="center"/>
              <w:rPr>
                <w:rFonts w:ascii="Calibri" w:hAnsi="Calibri" w:cs="Calibri"/>
                <w:color w:val="000000"/>
                <w:lang w:val="en-US" w:eastAsia="zh-TW"/>
              </w:rPr>
            </w:pPr>
            <w:r w:rsidRPr="00E54B95">
              <w:rPr>
                <w:rFonts w:ascii="Calibri" w:hAnsi="Calibri" w:cs="Calibri"/>
                <w:color w:val="000000"/>
                <w:lang w:val="en-US" w:eastAsia="zh-TW"/>
              </w:rPr>
              <w:t>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00EE2A" w14:textId="77777777" w:rsidR="00E54B95" w:rsidRPr="00E54B95" w:rsidRDefault="00E54B95" w:rsidP="00E54B95">
            <w:pPr>
              <w:spacing w:after="0"/>
              <w:jc w:val="center"/>
              <w:rPr>
                <w:rFonts w:ascii="Calibri" w:hAnsi="Calibri" w:cs="Calibri"/>
                <w:color w:val="000000"/>
                <w:lang w:val="en-US" w:eastAsia="zh-TW"/>
              </w:rPr>
            </w:pPr>
            <w:r w:rsidRPr="00E54B95">
              <w:rPr>
                <w:rFonts w:ascii="Calibri" w:hAnsi="Calibri" w:cs="Calibri"/>
                <w:color w:val="000000"/>
                <w:lang w:val="en-US" w:eastAsia="zh-TW"/>
              </w:rPr>
              <w:t>4</w:t>
            </w:r>
          </w:p>
        </w:tc>
      </w:tr>
      <w:tr w:rsidR="00E54B95" w:rsidRPr="00E54B95" w14:paraId="34401341" w14:textId="77777777" w:rsidTr="00E54B95">
        <w:trPr>
          <w:trHeight w:val="259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2A51C9" w14:textId="77777777" w:rsidR="00E54B95" w:rsidRPr="00E54B95" w:rsidRDefault="00E54B95" w:rsidP="00E54B95">
            <w:pPr>
              <w:spacing w:after="0"/>
              <w:jc w:val="center"/>
              <w:rPr>
                <w:rFonts w:ascii="Calibri" w:hAnsi="Calibri" w:cs="Calibri"/>
                <w:color w:val="000000"/>
                <w:lang w:val="en-US" w:eastAsia="zh-TW"/>
              </w:rPr>
            </w:pPr>
            <w:r w:rsidRPr="00E54B95">
              <w:rPr>
                <w:rFonts w:ascii="Calibri" w:hAnsi="Calibri" w:cs="Calibri"/>
                <w:color w:val="000000"/>
                <w:lang w:val="en-US" w:eastAsia="zh-TW"/>
              </w:rPr>
              <w:t>KF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9074B1" w14:textId="77777777" w:rsidR="00E54B95" w:rsidRPr="00E54B95" w:rsidRDefault="00E54B95" w:rsidP="00E54B95">
            <w:pPr>
              <w:spacing w:after="0"/>
              <w:jc w:val="center"/>
              <w:rPr>
                <w:rFonts w:ascii="Calibri" w:hAnsi="Calibri" w:cs="Calibri"/>
                <w:color w:val="000000"/>
                <w:lang w:val="en-US" w:eastAsia="zh-TW"/>
              </w:rPr>
            </w:pP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D9A0FC" w14:textId="77777777" w:rsidR="00E54B95" w:rsidRPr="00E54B95" w:rsidRDefault="00E54B95" w:rsidP="00E54B95">
            <w:pPr>
              <w:spacing w:after="0"/>
              <w:rPr>
                <w:rFonts w:ascii="Calibri" w:hAnsi="Calibri" w:cs="Calibri"/>
                <w:color w:val="000000"/>
                <w:lang w:val="en-US" w:eastAsia="zh-TW"/>
              </w:rPr>
            </w:pPr>
            <w:r w:rsidRPr="00E54B95">
              <w:rPr>
                <w:rFonts w:ascii="Calibri" w:hAnsi="Calibri" w:cs="Calibri"/>
                <w:color w:val="000000"/>
                <w:lang w:val="en-US" w:eastAsia="zh-TW"/>
              </w:rPr>
              <w:t> 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14:paraId="6701D8F5" w14:textId="77777777" w:rsidR="00E54B95" w:rsidRPr="00E54B95" w:rsidRDefault="00E54B95" w:rsidP="00E54B95">
            <w:pPr>
              <w:spacing w:after="0"/>
              <w:rPr>
                <w:rFonts w:ascii="Calibri" w:hAnsi="Calibri" w:cs="Calibri"/>
                <w:color w:val="000000"/>
                <w:lang w:val="en-US" w:eastAsia="zh-TW"/>
              </w:rPr>
            </w:pPr>
            <w:r w:rsidRPr="00E54B95">
              <w:rPr>
                <w:rFonts w:ascii="Calibri" w:hAnsi="Calibri" w:cs="Calibri"/>
                <w:color w:val="000000"/>
                <w:lang w:val="en-US" w:eastAsia="zh-TW"/>
              </w:rPr>
              <w:t> 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14:paraId="4CED211F" w14:textId="77777777" w:rsidR="00E54B95" w:rsidRPr="00E54B95" w:rsidRDefault="00E54B95" w:rsidP="00E54B95">
            <w:pPr>
              <w:spacing w:after="0"/>
              <w:rPr>
                <w:rFonts w:ascii="Calibri" w:hAnsi="Calibri" w:cs="Calibri"/>
                <w:color w:val="000000"/>
                <w:lang w:val="en-US" w:eastAsia="zh-TW"/>
              </w:rPr>
            </w:pPr>
            <w:r w:rsidRPr="00E54B95">
              <w:rPr>
                <w:rFonts w:ascii="Calibri" w:hAnsi="Calibri" w:cs="Calibri"/>
                <w:color w:val="000000"/>
                <w:lang w:val="en-US" w:eastAsia="zh-TW"/>
              </w:rPr>
              <w:t> 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14:paraId="401C6E3D" w14:textId="77777777" w:rsidR="00E54B95" w:rsidRPr="00E54B95" w:rsidRDefault="00E54B95" w:rsidP="00E54B95">
            <w:pPr>
              <w:spacing w:after="0"/>
              <w:rPr>
                <w:rFonts w:ascii="Calibri" w:hAnsi="Calibri" w:cs="Calibri"/>
                <w:color w:val="000000"/>
                <w:lang w:val="en-US" w:eastAsia="zh-TW"/>
              </w:rPr>
            </w:pPr>
            <w:r w:rsidRPr="00E54B95">
              <w:rPr>
                <w:rFonts w:ascii="Calibri" w:hAnsi="Calibri" w:cs="Calibri"/>
                <w:color w:val="000000"/>
                <w:lang w:val="en-US" w:eastAsia="zh-TW"/>
              </w:rPr>
              <w:t> 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14:paraId="1DBDFB0B" w14:textId="77777777" w:rsidR="00E54B95" w:rsidRPr="00E54B95" w:rsidRDefault="00E54B95" w:rsidP="00E54B95">
            <w:pPr>
              <w:spacing w:after="0"/>
              <w:rPr>
                <w:rFonts w:ascii="Calibri" w:hAnsi="Calibri" w:cs="Calibri"/>
                <w:color w:val="000000"/>
                <w:lang w:val="en-US" w:eastAsia="zh-TW"/>
              </w:rPr>
            </w:pPr>
            <w:r w:rsidRPr="00E54B95">
              <w:rPr>
                <w:rFonts w:ascii="Calibri" w:hAnsi="Calibri" w:cs="Calibri"/>
                <w:color w:val="000000"/>
                <w:lang w:val="en-US" w:eastAsia="zh-TW"/>
              </w:rPr>
              <w:t> 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14:paraId="1C54A985" w14:textId="77777777" w:rsidR="00E54B95" w:rsidRPr="00E54B95" w:rsidRDefault="00E54B95" w:rsidP="00E54B95">
            <w:pPr>
              <w:spacing w:after="0"/>
              <w:rPr>
                <w:rFonts w:ascii="Calibri" w:hAnsi="Calibri" w:cs="Calibri"/>
                <w:color w:val="000000"/>
                <w:lang w:val="en-US" w:eastAsia="zh-TW"/>
              </w:rPr>
            </w:pPr>
            <w:r w:rsidRPr="00E54B95">
              <w:rPr>
                <w:rFonts w:ascii="Calibri" w:hAnsi="Calibri" w:cs="Calibri"/>
                <w:color w:val="000000"/>
                <w:lang w:val="en-US" w:eastAsia="zh-TW"/>
              </w:rPr>
              <w:t> 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14:paraId="76F80298" w14:textId="77777777" w:rsidR="00E54B95" w:rsidRPr="00E54B95" w:rsidRDefault="00E54B95" w:rsidP="00E54B95">
            <w:pPr>
              <w:spacing w:after="0"/>
              <w:rPr>
                <w:rFonts w:ascii="Calibri" w:hAnsi="Calibri" w:cs="Calibri"/>
                <w:color w:val="000000"/>
                <w:lang w:val="en-US" w:eastAsia="zh-TW"/>
              </w:rPr>
            </w:pPr>
            <w:r w:rsidRPr="00E54B95">
              <w:rPr>
                <w:rFonts w:ascii="Calibri" w:hAnsi="Calibri" w:cs="Calibri"/>
                <w:color w:val="000000"/>
                <w:lang w:val="en-US" w:eastAsia="zh-TW"/>
              </w:rPr>
              <w:t> 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238872AA" w14:textId="77777777" w:rsidR="00E54B95" w:rsidRPr="00E54B95" w:rsidRDefault="00E54B95" w:rsidP="00E54B95">
            <w:pPr>
              <w:spacing w:after="0"/>
              <w:rPr>
                <w:rFonts w:ascii="Calibri" w:hAnsi="Calibri" w:cs="Calibri"/>
                <w:color w:val="000000"/>
                <w:lang w:val="en-US" w:eastAsia="zh-TW"/>
              </w:rPr>
            </w:pPr>
            <w:r w:rsidRPr="00E54B95">
              <w:rPr>
                <w:rFonts w:ascii="Calibri" w:hAnsi="Calibri" w:cs="Calibri"/>
                <w:color w:val="000000"/>
                <w:lang w:val="en-US" w:eastAsia="zh-TW"/>
              </w:rPr>
              <w:t> 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44A39789" w14:textId="77777777" w:rsidR="00E54B95" w:rsidRPr="00E54B95" w:rsidRDefault="00E54B95" w:rsidP="00E54B95">
            <w:pPr>
              <w:spacing w:after="0"/>
              <w:rPr>
                <w:rFonts w:ascii="Calibri" w:hAnsi="Calibri" w:cs="Calibri"/>
                <w:color w:val="000000"/>
                <w:lang w:val="en-US" w:eastAsia="zh-TW"/>
              </w:rPr>
            </w:pPr>
            <w:r w:rsidRPr="00E54B95">
              <w:rPr>
                <w:rFonts w:ascii="Calibri" w:hAnsi="Calibri" w:cs="Calibri"/>
                <w:color w:val="000000"/>
                <w:lang w:val="en-US" w:eastAsia="zh-TW"/>
              </w:rPr>
              <w:t> 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52F929F3" w14:textId="77777777" w:rsidR="00E54B95" w:rsidRPr="00E54B95" w:rsidRDefault="00E54B95" w:rsidP="00E54B95">
            <w:pPr>
              <w:spacing w:after="0"/>
              <w:rPr>
                <w:rFonts w:ascii="Calibri" w:hAnsi="Calibri" w:cs="Calibri"/>
                <w:color w:val="000000"/>
                <w:lang w:val="en-US" w:eastAsia="zh-TW"/>
              </w:rPr>
            </w:pPr>
            <w:r w:rsidRPr="00E54B95">
              <w:rPr>
                <w:rFonts w:ascii="Calibri" w:hAnsi="Calibri" w:cs="Calibri"/>
                <w:color w:val="000000"/>
                <w:lang w:val="en-US" w:eastAsia="zh-TW"/>
              </w:rPr>
              <w:t> 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3BCB3E8C" w14:textId="77777777" w:rsidR="00E54B95" w:rsidRPr="00E54B95" w:rsidRDefault="00E54B95" w:rsidP="00E54B95">
            <w:pPr>
              <w:spacing w:after="0"/>
              <w:rPr>
                <w:rFonts w:ascii="Calibri" w:hAnsi="Calibri" w:cs="Calibri"/>
                <w:color w:val="000000"/>
                <w:lang w:val="en-US" w:eastAsia="zh-TW"/>
              </w:rPr>
            </w:pPr>
            <w:r w:rsidRPr="00E54B95">
              <w:rPr>
                <w:rFonts w:ascii="Calibri" w:hAnsi="Calibri" w:cs="Calibri"/>
                <w:color w:val="000000"/>
                <w:lang w:val="en-US" w:eastAsia="zh-TW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2B5094" w14:textId="77777777" w:rsidR="00E54B95" w:rsidRPr="00E54B95" w:rsidRDefault="00E54B95" w:rsidP="00E54B95">
            <w:pPr>
              <w:spacing w:after="0"/>
              <w:jc w:val="center"/>
              <w:rPr>
                <w:rFonts w:ascii="Calibri" w:hAnsi="Calibri" w:cs="Calibri"/>
                <w:color w:val="000000"/>
                <w:lang w:val="en-US" w:eastAsia="zh-TW"/>
              </w:rPr>
            </w:pPr>
            <w:r w:rsidRPr="00E54B95">
              <w:rPr>
                <w:rFonts w:ascii="Calibri" w:hAnsi="Calibri" w:cs="Calibri"/>
                <w:color w:val="000000"/>
                <w:lang w:val="en-US" w:eastAsia="zh-TW"/>
              </w:rPr>
              <w:t>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BF4829" w14:textId="77777777" w:rsidR="00E54B95" w:rsidRPr="00E54B95" w:rsidRDefault="00E54B95" w:rsidP="00E54B95">
            <w:pPr>
              <w:spacing w:after="0"/>
              <w:jc w:val="center"/>
              <w:rPr>
                <w:rFonts w:ascii="Calibri" w:hAnsi="Calibri" w:cs="Calibri"/>
                <w:color w:val="000000"/>
                <w:lang w:val="en-US" w:eastAsia="zh-TW"/>
              </w:rPr>
            </w:pPr>
            <w:r w:rsidRPr="00E54B95">
              <w:rPr>
                <w:rFonts w:ascii="Calibri" w:hAnsi="Calibri" w:cs="Calibri"/>
                <w:color w:val="000000"/>
                <w:lang w:val="en-US" w:eastAsia="zh-TW"/>
              </w:rPr>
              <w:t>4</w:t>
            </w:r>
          </w:p>
        </w:tc>
      </w:tr>
      <w:tr w:rsidR="00E54B95" w:rsidRPr="00E54B95" w14:paraId="70BE5656" w14:textId="77777777" w:rsidTr="00E54B95">
        <w:trPr>
          <w:trHeight w:val="259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2F6D99" w14:textId="77777777" w:rsidR="00E54B95" w:rsidRPr="00E54B95" w:rsidRDefault="00E54B95" w:rsidP="00E54B95">
            <w:pPr>
              <w:spacing w:after="0"/>
              <w:jc w:val="center"/>
              <w:rPr>
                <w:rFonts w:ascii="Calibri" w:hAnsi="Calibri" w:cs="Calibri"/>
                <w:color w:val="000000"/>
                <w:lang w:val="en-US" w:eastAsia="zh-TW"/>
              </w:rPr>
            </w:pPr>
            <w:r w:rsidRPr="00E54B95">
              <w:rPr>
                <w:rFonts w:ascii="Calibri" w:hAnsi="Calibri" w:cs="Calibri"/>
                <w:color w:val="000000"/>
                <w:lang w:val="en-US" w:eastAsia="zh-TW"/>
              </w:rPr>
              <w:t>LF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8C36E9" w14:textId="77777777" w:rsidR="00E54B95" w:rsidRPr="00E54B95" w:rsidRDefault="00E54B95" w:rsidP="00E54B95">
            <w:pPr>
              <w:spacing w:after="0"/>
              <w:rPr>
                <w:rFonts w:ascii="Calibri" w:hAnsi="Calibri" w:cs="Calibri"/>
                <w:color w:val="000000"/>
                <w:lang w:val="en-US" w:eastAsia="zh-TW"/>
              </w:rPr>
            </w:pPr>
            <w:r w:rsidRPr="00E54B95">
              <w:rPr>
                <w:rFonts w:ascii="Calibri" w:hAnsi="Calibri" w:cs="Calibri"/>
                <w:color w:val="000000"/>
                <w:lang w:val="en-US" w:eastAsia="zh-TW"/>
              </w:rPr>
              <w:t> 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14:paraId="5D23688D" w14:textId="77777777" w:rsidR="00E54B95" w:rsidRPr="00E54B95" w:rsidRDefault="00E54B95" w:rsidP="00E54B95">
            <w:pPr>
              <w:spacing w:after="0"/>
              <w:rPr>
                <w:rFonts w:ascii="Calibri" w:hAnsi="Calibri" w:cs="Calibri"/>
                <w:color w:val="000000"/>
                <w:lang w:val="en-US" w:eastAsia="zh-TW"/>
              </w:rPr>
            </w:pPr>
            <w:r w:rsidRPr="00E54B95">
              <w:rPr>
                <w:rFonts w:ascii="Calibri" w:hAnsi="Calibri" w:cs="Calibri"/>
                <w:color w:val="000000"/>
                <w:lang w:val="en-US" w:eastAsia="zh-TW"/>
              </w:rPr>
              <w:t> 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14:paraId="326ED63F" w14:textId="77777777" w:rsidR="00E54B95" w:rsidRPr="00E54B95" w:rsidRDefault="00E54B95" w:rsidP="00E54B95">
            <w:pPr>
              <w:spacing w:after="0"/>
              <w:rPr>
                <w:rFonts w:ascii="Calibri" w:hAnsi="Calibri" w:cs="Calibri"/>
                <w:color w:val="000000"/>
                <w:lang w:val="en-US" w:eastAsia="zh-TW"/>
              </w:rPr>
            </w:pPr>
            <w:r w:rsidRPr="00E54B95">
              <w:rPr>
                <w:rFonts w:ascii="Calibri" w:hAnsi="Calibri" w:cs="Calibri"/>
                <w:color w:val="000000"/>
                <w:lang w:val="en-US" w:eastAsia="zh-TW"/>
              </w:rPr>
              <w:t> 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14:paraId="611DED60" w14:textId="77777777" w:rsidR="00E54B95" w:rsidRPr="00E54B95" w:rsidRDefault="00E54B95" w:rsidP="00E54B95">
            <w:pPr>
              <w:spacing w:after="0"/>
              <w:rPr>
                <w:rFonts w:ascii="Calibri" w:hAnsi="Calibri" w:cs="Calibri"/>
                <w:color w:val="000000"/>
                <w:lang w:val="en-US" w:eastAsia="zh-TW"/>
              </w:rPr>
            </w:pPr>
            <w:r w:rsidRPr="00E54B95">
              <w:rPr>
                <w:rFonts w:ascii="Calibri" w:hAnsi="Calibri" w:cs="Calibri"/>
                <w:color w:val="000000"/>
                <w:lang w:val="en-US" w:eastAsia="zh-TW"/>
              </w:rPr>
              <w:t> 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14:paraId="54286872" w14:textId="77777777" w:rsidR="00E54B95" w:rsidRPr="00E54B95" w:rsidRDefault="00E54B95" w:rsidP="00E54B95">
            <w:pPr>
              <w:spacing w:after="0"/>
              <w:rPr>
                <w:rFonts w:ascii="Calibri" w:hAnsi="Calibri" w:cs="Calibri"/>
                <w:color w:val="000000"/>
                <w:lang w:val="en-US" w:eastAsia="zh-TW"/>
              </w:rPr>
            </w:pPr>
            <w:r w:rsidRPr="00E54B95">
              <w:rPr>
                <w:rFonts w:ascii="Calibri" w:hAnsi="Calibri" w:cs="Calibri"/>
                <w:color w:val="000000"/>
                <w:lang w:val="en-US" w:eastAsia="zh-TW"/>
              </w:rPr>
              <w:t> 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14:paraId="2D3BBED3" w14:textId="77777777" w:rsidR="00E54B95" w:rsidRPr="00E54B95" w:rsidRDefault="00E54B95" w:rsidP="00E54B95">
            <w:pPr>
              <w:spacing w:after="0"/>
              <w:rPr>
                <w:rFonts w:ascii="Calibri" w:hAnsi="Calibri" w:cs="Calibri"/>
                <w:color w:val="000000"/>
                <w:lang w:val="en-US" w:eastAsia="zh-TW"/>
              </w:rPr>
            </w:pPr>
            <w:r w:rsidRPr="00E54B95">
              <w:rPr>
                <w:rFonts w:ascii="Calibri" w:hAnsi="Calibri" w:cs="Calibri"/>
                <w:color w:val="000000"/>
                <w:lang w:val="en-US" w:eastAsia="zh-TW"/>
              </w:rPr>
              <w:t> 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14:paraId="68145D39" w14:textId="77777777" w:rsidR="00E54B95" w:rsidRPr="00E54B95" w:rsidRDefault="00E54B95" w:rsidP="00E54B95">
            <w:pPr>
              <w:spacing w:after="0"/>
              <w:rPr>
                <w:rFonts w:ascii="Calibri" w:hAnsi="Calibri" w:cs="Calibri"/>
                <w:color w:val="000000"/>
                <w:lang w:val="en-US" w:eastAsia="zh-TW"/>
              </w:rPr>
            </w:pPr>
            <w:r w:rsidRPr="00E54B95">
              <w:rPr>
                <w:rFonts w:ascii="Calibri" w:hAnsi="Calibri" w:cs="Calibri"/>
                <w:color w:val="000000"/>
                <w:lang w:val="en-US" w:eastAsia="zh-TW"/>
              </w:rPr>
              <w:t> 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14:paraId="704932DD" w14:textId="77777777" w:rsidR="00E54B95" w:rsidRPr="00E54B95" w:rsidRDefault="00E54B95" w:rsidP="00E54B95">
            <w:pPr>
              <w:spacing w:after="0"/>
              <w:rPr>
                <w:rFonts w:ascii="Calibri" w:hAnsi="Calibri" w:cs="Calibri"/>
                <w:color w:val="000000"/>
                <w:lang w:val="en-US" w:eastAsia="zh-TW"/>
              </w:rPr>
            </w:pPr>
            <w:r w:rsidRPr="00E54B95">
              <w:rPr>
                <w:rFonts w:ascii="Calibri" w:hAnsi="Calibri" w:cs="Calibri"/>
                <w:color w:val="000000"/>
                <w:lang w:val="en-US" w:eastAsia="zh-TW"/>
              </w:rPr>
              <w:t> 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43313C59" w14:textId="77777777" w:rsidR="00E54B95" w:rsidRPr="00E54B95" w:rsidRDefault="00E54B95" w:rsidP="00E54B95">
            <w:pPr>
              <w:spacing w:after="0"/>
              <w:rPr>
                <w:rFonts w:ascii="Calibri" w:hAnsi="Calibri" w:cs="Calibri"/>
                <w:color w:val="000000"/>
                <w:lang w:val="en-US" w:eastAsia="zh-TW"/>
              </w:rPr>
            </w:pPr>
            <w:r w:rsidRPr="00E54B95">
              <w:rPr>
                <w:rFonts w:ascii="Calibri" w:hAnsi="Calibri" w:cs="Calibri"/>
                <w:color w:val="000000"/>
                <w:lang w:val="en-US" w:eastAsia="zh-TW"/>
              </w:rPr>
              <w:t> 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52E50A1B" w14:textId="77777777" w:rsidR="00E54B95" w:rsidRPr="00E54B95" w:rsidRDefault="00E54B95" w:rsidP="00E54B95">
            <w:pPr>
              <w:spacing w:after="0"/>
              <w:rPr>
                <w:rFonts w:ascii="Calibri" w:hAnsi="Calibri" w:cs="Calibri"/>
                <w:color w:val="000000"/>
                <w:lang w:val="en-US" w:eastAsia="zh-TW"/>
              </w:rPr>
            </w:pPr>
            <w:r w:rsidRPr="00E54B95">
              <w:rPr>
                <w:rFonts w:ascii="Calibri" w:hAnsi="Calibri" w:cs="Calibri"/>
                <w:color w:val="000000"/>
                <w:lang w:val="en-US" w:eastAsia="zh-TW"/>
              </w:rPr>
              <w:t> 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37C19D9A" w14:textId="77777777" w:rsidR="00E54B95" w:rsidRPr="00E54B95" w:rsidRDefault="00E54B95" w:rsidP="00E54B95">
            <w:pPr>
              <w:spacing w:after="0"/>
              <w:rPr>
                <w:rFonts w:ascii="Calibri" w:hAnsi="Calibri" w:cs="Calibri"/>
                <w:color w:val="000000"/>
                <w:lang w:val="en-US" w:eastAsia="zh-TW"/>
              </w:rPr>
            </w:pPr>
            <w:r w:rsidRPr="00E54B95">
              <w:rPr>
                <w:rFonts w:ascii="Calibri" w:hAnsi="Calibri" w:cs="Calibri"/>
                <w:color w:val="000000"/>
                <w:lang w:val="en-US" w:eastAsia="zh-TW"/>
              </w:rPr>
              <w:t> 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19C7F716" w14:textId="77777777" w:rsidR="00E54B95" w:rsidRPr="00E54B95" w:rsidRDefault="00E54B95" w:rsidP="00E54B95">
            <w:pPr>
              <w:spacing w:after="0"/>
              <w:rPr>
                <w:rFonts w:ascii="Calibri" w:hAnsi="Calibri" w:cs="Calibri"/>
                <w:color w:val="000000"/>
                <w:lang w:val="en-US" w:eastAsia="zh-TW"/>
              </w:rPr>
            </w:pPr>
            <w:r w:rsidRPr="00E54B95">
              <w:rPr>
                <w:rFonts w:ascii="Calibri" w:hAnsi="Calibri" w:cs="Calibri"/>
                <w:color w:val="000000"/>
                <w:lang w:val="en-US" w:eastAsia="zh-TW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5ECE2D" w14:textId="77777777" w:rsidR="00E54B95" w:rsidRPr="00E54B95" w:rsidRDefault="00E54B95" w:rsidP="00E54B95">
            <w:pPr>
              <w:spacing w:after="0"/>
              <w:jc w:val="center"/>
              <w:rPr>
                <w:rFonts w:ascii="Calibri" w:hAnsi="Calibri" w:cs="Calibri"/>
                <w:color w:val="000000"/>
                <w:lang w:val="en-US" w:eastAsia="zh-TW"/>
              </w:rPr>
            </w:pPr>
            <w:r w:rsidRPr="00E54B95">
              <w:rPr>
                <w:rFonts w:ascii="Calibri" w:hAnsi="Calibri" w:cs="Calibri"/>
                <w:color w:val="000000"/>
                <w:lang w:val="en-US" w:eastAsia="zh-TW"/>
              </w:rPr>
              <w:t>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185D40" w14:textId="77777777" w:rsidR="00E54B95" w:rsidRPr="00E54B95" w:rsidRDefault="00E54B95" w:rsidP="00E54B95">
            <w:pPr>
              <w:spacing w:after="0"/>
              <w:jc w:val="center"/>
              <w:rPr>
                <w:rFonts w:ascii="Calibri" w:hAnsi="Calibri" w:cs="Calibri"/>
                <w:color w:val="000000"/>
                <w:lang w:val="en-US" w:eastAsia="zh-TW"/>
              </w:rPr>
            </w:pPr>
            <w:r w:rsidRPr="00E54B95">
              <w:rPr>
                <w:rFonts w:ascii="Calibri" w:hAnsi="Calibri" w:cs="Calibri"/>
                <w:color w:val="000000"/>
                <w:lang w:val="en-US" w:eastAsia="zh-TW"/>
              </w:rPr>
              <w:t>4</w:t>
            </w:r>
          </w:p>
        </w:tc>
      </w:tr>
    </w:tbl>
    <w:p w14:paraId="49DE114E" w14:textId="5C8490A0" w:rsidR="00E54B95" w:rsidRDefault="00E54B95" w:rsidP="00E54B95">
      <w:pPr>
        <w:spacing w:after="0"/>
        <w:jc w:val="center"/>
        <w:rPr>
          <w:rFonts w:ascii="Arial" w:hAnsi="Arial" w:cs="Arial"/>
          <w:b/>
        </w:rPr>
      </w:pPr>
    </w:p>
    <w:p w14:paraId="644BE9BE" w14:textId="133CB10C" w:rsidR="00E54B95" w:rsidRDefault="00E54B95" w:rsidP="00E54B95">
      <w:pPr>
        <w:spacing w:after="12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Figure 2-</w:t>
      </w:r>
      <w:r w:rsidR="00A04574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 xml:space="preserve"> </w:t>
      </w:r>
      <w:r w:rsidR="001476E2">
        <w:rPr>
          <w:rFonts w:ascii="Arial" w:hAnsi="Arial" w:cs="Arial"/>
          <w:b/>
        </w:rPr>
        <w:t xml:space="preserve">New </w:t>
      </w:r>
      <w:r>
        <w:rPr>
          <w:rFonts w:ascii="Arial" w:hAnsi="Arial" w:cs="Arial"/>
          <w:b/>
        </w:rPr>
        <w:t xml:space="preserve">FR2 CA BW classes definition: </w:t>
      </w:r>
      <w:r w:rsidR="00A04574">
        <w:rPr>
          <w:rFonts w:ascii="Arial" w:hAnsi="Arial" w:cs="Arial"/>
          <w:b/>
        </w:rPr>
        <w:t>Option</w:t>
      </w:r>
      <w:r>
        <w:rPr>
          <w:rFonts w:ascii="Arial" w:hAnsi="Arial" w:cs="Arial"/>
          <w:b/>
        </w:rPr>
        <w:t xml:space="preserve"> 2</w:t>
      </w:r>
    </w:p>
    <w:p w14:paraId="73817D8C" w14:textId="49BA620A" w:rsidR="001476E2" w:rsidRDefault="001476E2" w:rsidP="00643C93">
      <w:pPr>
        <w:spacing w:after="0"/>
        <w:rPr>
          <w:rFonts w:ascii="Arial" w:hAnsi="Arial" w:cs="Arial"/>
          <w:bCs/>
        </w:rPr>
      </w:pPr>
    </w:p>
    <w:p w14:paraId="0E4FFA85" w14:textId="2D4A6E79" w:rsidR="001476E2" w:rsidRDefault="001476E2" w:rsidP="00E54B95">
      <w:pPr>
        <w:spacing w:after="0"/>
        <w:jc w:val="center"/>
        <w:rPr>
          <w:rFonts w:ascii="Arial" w:hAnsi="Arial" w:cs="Arial"/>
          <w:bCs/>
        </w:rPr>
      </w:pP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13"/>
        <w:gridCol w:w="3569"/>
        <w:gridCol w:w="2141"/>
        <w:gridCol w:w="1902"/>
      </w:tblGrid>
      <w:tr w:rsidR="00EC4F16" w:rsidRPr="00C04A08" w14:paraId="3E8A1F91" w14:textId="77777777" w:rsidTr="003934BA">
        <w:trPr>
          <w:trHeight w:val="187"/>
          <w:jc w:val="center"/>
        </w:trPr>
        <w:tc>
          <w:tcPr>
            <w:tcW w:w="1046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4A74600" w14:textId="77777777" w:rsidR="00EC4F16" w:rsidRPr="00C04A08" w:rsidRDefault="00EC4F16" w:rsidP="003934BA">
            <w:pPr>
              <w:pStyle w:val="TAH"/>
              <w:rPr>
                <w:rFonts w:eastAsia="MS PGothic"/>
              </w:rPr>
            </w:pPr>
            <w:r w:rsidRPr="00C04A08">
              <w:t>NR CA bandwidth class</w:t>
            </w:r>
          </w:p>
        </w:tc>
        <w:tc>
          <w:tcPr>
            <w:tcW w:w="1854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03567C3" w14:textId="77777777" w:rsidR="00EC4F16" w:rsidRPr="00C04A08" w:rsidRDefault="00EC4F16" w:rsidP="003934BA">
            <w:pPr>
              <w:pStyle w:val="TAH"/>
              <w:rPr>
                <w:rFonts w:eastAsia="MS PGothic"/>
              </w:rPr>
            </w:pPr>
            <w:r w:rsidRPr="00C04A08">
              <w:t>Aggregated channel bandwidth</w:t>
            </w:r>
          </w:p>
        </w:tc>
        <w:tc>
          <w:tcPr>
            <w:tcW w:w="1112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BDA5DB0" w14:textId="77777777" w:rsidR="00EC4F16" w:rsidRPr="00C04A08" w:rsidRDefault="00EC4F16" w:rsidP="003934BA">
            <w:pPr>
              <w:pStyle w:val="TAH"/>
              <w:rPr>
                <w:rFonts w:eastAsia="MS PGothic"/>
              </w:rPr>
            </w:pPr>
            <w:r w:rsidRPr="00C04A08">
              <w:t>Number of contiguous CC</w:t>
            </w:r>
          </w:p>
        </w:tc>
        <w:tc>
          <w:tcPr>
            <w:tcW w:w="988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2348E51C" w14:textId="77777777" w:rsidR="00EC4F16" w:rsidRPr="00C04A08" w:rsidRDefault="00EC4F16" w:rsidP="003934BA">
            <w:pPr>
              <w:pStyle w:val="TAH"/>
              <w:rPr>
                <w:rFonts w:eastAsia="MS PGothic"/>
              </w:rPr>
            </w:pPr>
            <w:r w:rsidRPr="00C04A08">
              <w:t>Fallback group</w:t>
            </w:r>
          </w:p>
        </w:tc>
      </w:tr>
      <w:tr w:rsidR="00EC4F16" w:rsidRPr="00C04A08" w14:paraId="23414372" w14:textId="77777777" w:rsidTr="003934BA">
        <w:trPr>
          <w:trHeight w:val="187"/>
          <w:jc w:val="center"/>
        </w:trPr>
        <w:tc>
          <w:tcPr>
            <w:tcW w:w="1046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30B6E77" w14:textId="77777777" w:rsidR="00EC4F16" w:rsidRPr="00C04A08" w:rsidRDefault="00EC4F16" w:rsidP="003934BA">
            <w:pPr>
              <w:pStyle w:val="TAC"/>
            </w:pPr>
            <w:r>
              <w:t>V2</w:t>
            </w:r>
          </w:p>
        </w:tc>
        <w:tc>
          <w:tcPr>
            <w:tcW w:w="1854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8998B97" w14:textId="77777777" w:rsidR="00EC4F16" w:rsidRPr="00C04A08" w:rsidRDefault="00EC4F16" w:rsidP="003934BA">
            <w:pPr>
              <w:pStyle w:val="TAC"/>
            </w:pPr>
            <w:r>
              <w:t>15</w:t>
            </w:r>
            <w:r w:rsidRPr="00C04A08">
              <w:t>0 MHz ≤ BW</w:t>
            </w:r>
            <w:r w:rsidRPr="00C04A08">
              <w:rPr>
                <w:vertAlign w:val="subscript"/>
              </w:rPr>
              <w:t>Channel_CA</w:t>
            </w:r>
            <w:r w:rsidRPr="00C04A08">
              <w:t xml:space="preserve"> ≤ </w:t>
            </w:r>
            <w:r>
              <w:t>40</w:t>
            </w:r>
            <w:r w:rsidRPr="00C04A08">
              <w:t>0 MHz</w:t>
            </w:r>
          </w:p>
        </w:tc>
        <w:tc>
          <w:tcPr>
            <w:tcW w:w="1112" w:type="pct"/>
            <w:tcBorders>
              <w:right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58D212F" w14:textId="77777777" w:rsidR="00EC4F16" w:rsidRPr="00C04A08" w:rsidRDefault="00EC4F16" w:rsidP="003934BA">
            <w:pPr>
              <w:pStyle w:val="TAC"/>
            </w:pPr>
            <w:r>
              <w:t>2</w:t>
            </w:r>
          </w:p>
        </w:tc>
        <w:tc>
          <w:tcPr>
            <w:tcW w:w="988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23EE62E" w14:textId="77777777" w:rsidR="00EC4F16" w:rsidRDefault="00EC4F16" w:rsidP="003934BA">
            <w:pPr>
              <w:pStyle w:val="TAC"/>
              <w:rPr>
                <w:rFonts w:eastAsia="MS PGothic"/>
                <w:szCs w:val="18"/>
              </w:rPr>
            </w:pPr>
            <w:r>
              <w:rPr>
                <w:rFonts w:eastAsia="MS PGothic"/>
                <w:szCs w:val="18"/>
              </w:rPr>
              <w:t>5</w:t>
            </w:r>
          </w:p>
          <w:p w14:paraId="7211784E" w14:textId="77777777" w:rsidR="00EC4F16" w:rsidRPr="00C04A08" w:rsidRDefault="00EC4F16" w:rsidP="003934BA">
            <w:pPr>
              <w:pStyle w:val="TAC"/>
              <w:rPr>
                <w:rFonts w:eastAsia="MS PGothic"/>
                <w:szCs w:val="18"/>
              </w:rPr>
            </w:pPr>
          </w:p>
        </w:tc>
      </w:tr>
      <w:tr w:rsidR="00EC4F16" w:rsidRPr="00C04A08" w14:paraId="1554867F" w14:textId="77777777" w:rsidTr="003934BA">
        <w:trPr>
          <w:trHeight w:val="187"/>
          <w:jc w:val="center"/>
        </w:trPr>
        <w:tc>
          <w:tcPr>
            <w:tcW w:w="1046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9C530AD" w14:textId="77777777" w:rsidR="00EC4F16" w:rsidRPr="00C04A08" w:rsidRDefault="00EC4F16" w:rsidP="003934BA">
            <w:pPr>
              <w:pStyle w:val="TAC"/>
            </w:pPr>
            <w:r>
              <w:t>V3</w:t>
            </w:r>
          </w:p>
        </w:tc>
        <w:tc>
          <w:tcPr>
            <w:tcW w:w="1854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CE92288" w14:textId="77777777" w:rsidR="00EC4F16" w:rsidRPr="00C04A08" w:rsidRDefault="00EC4F16" w:rsidP="003934BA">
            <w:pPr>
              <w:pStyle w:val="TAC"/>
            </w:pPr>
            <w:r>
              <w:t>25</w:t>
            </w:r>
            <w:r w:rsidRPr="00C04A08">
              <w:t>0 MHz ≤ BW</w:t>
            </w:r>
            <w:r w:rsidRPr="00C04A08">
              <w:rPr>
                <w:vertAlign w:val="subscript"/>
              </w:rPr>
              <w:t>Channel_CA</w:t>
            </w:r>
            <w:r w:rsidRPr="00C04A08">
              <w:t xml:space="preserve"> ≤ </w:t>
            </w:r>
            <w:r>
              <w:t>60</w:t>
            </w:r>
            <w:r w:rsidRPr="00C04A08">
              <w:t>0 MHz</w:t>
            </w:r>
          </w:p>
        </w:tc>
        <w:tc>
          <w:tcPr>
            <w:tcW w:w="1112" w:type="pct"/>
            <w:tcBorders>
              <w:right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6DE9266" w14:textId="77777777" w:rsidR="00EC4F16" w:rsidRPr="00C04A08" w:rsidRDefault="00EC4F16" w:rsidP="003934BA">
            <w:pPr>
              <w:pStyle w:val="TAC"/>
            </w:pPr>
            <w:r>
              <w:t>3</w:t>
            </w:r>
          </w:p>
        </w:tc>
        <w:tc>
          <w:tcPr>
            <w:tcW w:w="98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3A32879" w14:textId="77777777" w:rsidR="00EC4F16" w:rsidRPr="00C04A08" w:rsidRDefault="00EC4F16" w:rsidP="003934BA">
            <w:pPr>
              <w:pStyle w:val="TAC"/>
              <w:rPr>
                <w:rFonts w:eastAsia="MS PGothic"/>
                <w:szCs w:val="18"/>
              </w:rPr>
            </w:pPr>
          </w:p>
        </w:tc>
      </w:tr>
      <w:tr w:rsidR="00EC4F16" w:rsidRPr="00C04A08" w14:paraId="3C6D3192" w14:textId="77777777" w:rsidTr="003934BA">
        <w:trPr>
          <w:trHeight w:val="187"/>
          <w:jc w:val="center"/>
        </w:trPr>
        <w:tc>
          <w:tcPr>
            <w:tcW w:w="1046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6B87620" w14:textId="77777777" w:rsidR="00EC4F16" w:rsidRPr="00C04A08" w:rsidRDefault="00EC4F16" w:rsidP="003934BA">
            <w:pPr>
              <w:pStyle w:val="TAC"/>
            </w:pPr>
            <w:r>
              <w:t>V4</w:t>
            </w:r>
          </w:p>
        </w:tc>
        <w:tc>
          <w:tcPr>
            <w:tcW w:w="1854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D98881C" w14:textId="77777777" w:rsidR="00EC4F16" w:rsidRPr="00C04A08" w:rsidRDefault="00EC4F16" w:rsidP="003934BA">
            <w:pPr>
              <w:pStyle w:val="TAC"/>
            </w:pPr>
            <w:r>
              <w:t>350 MHz</w:t>
            </w:r>
            <w:r w:rsidRPr="00C04A08">
              <w:t xml:space="preserve"> ≤ BW</w:t>
            </w:r>
            <w:r w:rsidRPr="00C04A08">
              <w:rPr>
                <w:vertAlign w:val="subscript"/>
              </w:rPr>
              <w:t>Channel_CA</w:t>
            </w:r>
            <w:r w:rsidRPr="00C04A08">
              <w:t xml:space="preserve"> ≤ </w:t>
            </w:r>
            <w:r>
              <w:t>8</w:t>
            </w:r>
            <w:r w:rsidRPr="00C04A08">
              <w:t>00 MHz</w:t>
            </w:r>
          </w:p>
        </w:tc>
        <w:tc>
          <w:tcPr>
            <w:tcW w:w="1112" w:type="pct"/>
            <w:tcBorders>
              <w:right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FAA75E2" w14:textId="77777777" w:rsidR="00EC4F16" w:rsidRPr="00C04A08" w:rsidRDefault="00EC4F16" w:rsidP="003934BA">
            <w:pPr>
              <w:pStyle w:val="TAC"/>
            </w:pPr>
            <w:r>
              <w:t>4</w:t>
            </w:r>
          </w:p>
        </w:tc>
        <w:tc>
          <w:tcPr>
            <w:tcW w:w="98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9794586" w14:textId="77777777" w:rsidR="00EC4F16" w:rsidRPr="00C04A08" w:rsidRDefault="00EC4F16" w:rsidP="003934BA">
            <w:pPr>
              <w:pStyle w:val="TAC"/>
              <w:rPr>
                <w:rFonts w:eastAsia="MS PGothic"/>
                <w:szCs w:val="18"/>
              </w:rPr>
            </w:pPr>
          </w:p>
        </w:tc>
      </w:tr>
      <w:tr w:rsidR="00EC4F16" w:rsidRPr="00C04A08" w14:paraId="3CC79C01" w14:textId="77777777" w:rsidTr="003934BA">
        <w:trPr>
          <w:trHeight w:val="187"/>
          <w:jc w:val="center"/>
        </w:trPr>
        <w:tc>
          <w:tcPr>
            <w:tcW w:w="1046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4138CAC" w14:textId="77777777" w:rsidR="00EC4F16" w:rsidRPr="00C04A08" w:rsidRDefault="00EC4F16" w:rsidP="003934BA">
            <w:pPr>
              <w:pStyle w:val="TAC"/>
            </w:pPr>
            <w:r>
              <w:t>V5</w:t>
            </w:r>
          </w:p>
        </w:tc>
        <w:tc>
          <w:tcPr>
            <w:tcW w:w="1854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D088C22" w14:textId="77777777" w:rsidR="00EC4F16" w:rsidRPr="00C04A08" w:rsidRDefault="00EC4F16" w:rsidP="003934BA">
            <w:pPr>
              <w:pStyle w:val="TAC"/>
            </w:pPr>
            <w:r>
              <w:t>45</w:t>
            </w:r>
            <w:r w:rsidRPr="00C04A08">
              <w:t xml:space="preserve">0 </w:t>
            </w:r>
            <w:r>
              <w:t>MHz</w:t>
            </w:r>
            <w:r w:rsidRPr="00C04A08">
              <w:t xml:space="preserve"> ≤ BW</w:t>
            </w:r>
            <w:r w:rsidRPr="00C04A08">
              <w:rPr>
                <w:vertAlign w:val="subscript"/>
              </w:rPr>
              <w:t>Channel_CA</w:t>
            </w:r>
            <w:r w:rsidRPr="00C04A08">
              <w:t xml:space="preserve"> ≤ </w:t>
            </w:r>
            <w:r>
              <w:t>90</w:t>
            </w:r>
            <w:r w:rsidRPr="00C04A08">
              <w:t>0 MHz</w:t>
            </w:r>
          </w:p>
        </w:tc>
        <w:tc>
          <w:tcPr>
            <w:tcW w:w="1112" w:type="pct"/>
            <w:tcBorders>
              <w:right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BF4D28A" w14:textId="77777777" w:rsidR="00EC4F16" w:rsidRPr="00C04A08" w:rsidRDefault="00EC4F16" w:rsidP="003934BA">
            <w:pPr>
              <w:pStyle w:val="TAC"/>
            </w:pPr>
            <w:r>
              <w:t>5</w:t>
            </w:r>
          </w:p>
        </w:tc>
        <w:tc>
          <w:tcPr>
            <w:tcW w:w="98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A3DB7F9" w14:textId="77777777" w:rsidR="00EC4F16" w:rsidRPr="00C04A08" w:rsidRDefault="00EC4F16" w:rsidP="003934BA">
            <w:pPr>
              <w:pStyle w:val="TAC"/>
              <w:rPr>
                <w:rFonts w:eastAsia="MS PGothic"/>
                <w:szCs w:val="18"/>
              </w:rPr>
            </w:pPr>
          </w:p>
        </w:tc>
      </w:tr>
      <w:tr w:rsidR="00EC4F16" w:rsidRPr="00C04A08" w14:paraId="53B363F7" w14:textId="77777777" w:rsidTr="003934BA">
        <w:trPr>
          <w:trHeight w:val="187"/>
          <w:jc w:val="center"/>
        </w:trPr>
        <w:tc>
          <w:tcPr>
            <w:tcW w:w="1046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0B8B651" w14:textId="77777777" w:rsidR="00EC4F16" w:rsidRDefault="00EC4F16" w:rsidP="003934BA">
            <w:pPr>
              <w:pStyle w:val="TAC"/>
            </w:pPr>
            <w:r>
              <w:t>V6</w:t>
            </w:r>
          </w:p>
        </w:tc>
        <w:tc>
          <w:tcPr>
            <w:tcW w:w="1854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937271A" w14:textId="77777777" w:rsidR="00EC4F16" w:rsidRDefault="00EC4F16" w:rsidP="003934BA">
            <w:pPr>
              <w:pStyle w:val="TAC"/>
            </w:pPr>
            <w:r>
              <w:t>55</w:t>
            </w:r>
            <w:r w:rsidRPr="00C04A08">
              <w:t>0 MHz ≤ BW</w:t>
            </w:r>
            <w:r w:rsidRPr="00C04A08">
              <w:rPr>
                <w:vertAlign w:val="subscript"/>
              </w:rPr>
              <w:t>Channel_CA</w:t>
            </w:r>
            <w:r w:rsidRPr="00C04A08">
              <w:t xml:space="preserve"> ≤ </w:t>
            </w:r>
            <w:r>
              <w:t>100</w:t>
            </w:r>
            <w:r w:rsidRPr="00C04A08">
              <w:t>0 MHz</w:t>
            </w:r>
          </w:p>
        </w:tc>
        <w:tc>
          <w:tcPr>
            <w:tcW w:w="1112" w:type="pct"/>
            <w:tcBorders>
              <w:right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3E3FCF1" w14:textId="77777777" w:rsidR="00EC4F16" w:rsidRDefault="00EC4F16" w:rsidP="003934BA">
            <w:pPr>
              <w:pStyle w:val="TAC"/>
            </w:pPr>
            <w:r>
              <w:t>6</w:t>
            </w:r>
          </w:p>
        </w:tc>
        <w:tc>
          <w:tcPr>
            <w:tcW w:w="98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C6B83FD" w14:textId="77777777" w:rsidR="00EC4F16" w:rsidRPr="00C04A08" w:rsidRDefault="00EC4F16" w:rsidP="003934BA">
            <w:pPr>
              <w:pStyle w:val="TAC"/>
              <w:rPr>
                <w:rFonts w:eastAsia="MS PGothic"/>
                <w:szCs w:val="18"/>
              </w:rPr>
            </w:pPr>
          </w:p>
        </w:tc>
      </w:tr>
      <w:tr w:rsidR="00EC4F16" w:rsidRPr="00C04A08" w14:paraId="48AE1E66" w14:textId="77777777" w:rsidTr="003934BA">
        <w:trPr>
          <w:trHeight w:val="187"/>
          <w:jc w:val="center"/>
        </w:trPr>
        <w:tc>
          <w:tcPr>
            <w:tcW w:w="1046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40ED984" w14:textId="77777777" w:rsidR="00EC4F16" w:rsidRDefault="00EC4F16" w:rsidP="003934BA">
            <w:pPr>
              <w:pStyle w:val="TAC"/>
            </w:pPr>
            <w:r>
              <w:t>V7</w:t>
            </w:r>
          </w:p>
        </w:tc>
        <w:tc>
          <w:tcPr>
            <w:tcW w:w="1854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8BB6E2C" w14:textId="77777777" w:rsidR="00EC4F16" w:rsidRDefault="00EC4F16" w:rsidP="003934BA">
            <w:pPr>
              <w:pStyle w:val="TAC"/>
            </w:pPr>
            <w:r>
              <w:t>65</w:t>
            </w:r>
            <w:r w:rsidRPr="00C04A08">
              <w:t>0 MHz ≤ BW</w:t>
            </w:r>
            <w:r w:rsidRPr="00C04A08">
              <w:rPr>
                <w:vertAlign w:val="subscript"/>
              </w:rPr>
              <w:t>Channel_CA</w:t>
            </w:r>
            <w:r w:rsidRPr="00C04A08">
              <w:t xml:space="preserve"> ≤ </w:t>
            </w:r>
            <w:r>
              <w:t>11</w:t>
            </w:r>
            <w:r w:rsidRPr="00C04A08">
              <w:t>00 MHz</w:t>
            </w:r>
          </w:p>
        </w:tc>
        <w:tc>
          <w:tcPr>
            <w:tcW w:w="1112" w:type="pct"/>
            <w:tcBorders>
              <w:right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97E8A4A" w14:textId="77777777" w:rsidR="00EC4F16" w:rsidRDefault="00EC4F16" w:rsidP="003934BA">
            <w:pPr>
              <w:pStyle w:val="TAC"/>
            </w:pPr>
            <w:r>
              <w:t>7</w:t>
            </w:r>
          </w:p>
        </w:tc>
        <w:tc>
          <w:tcPr>
            <w:tcW w:w="98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68C1FD7" w14:textId="77777777" w:rsidR="00EC4F16" w:rsidRPr="00C04A08" w:rsidRDefault="00EC4F16" w:rsidP="003934BA">
            <w:pPr>
              <w:pStyle w:val="TAC"/>
              <w:rPr>
                <w:rFonts w:eastAsia="MS PGothic"/>
                <w:szCs w:val="18"/>
              </w:rPr>
            </w:pPr>
          </w:p>
        </w:tc>
      </w:tr>
      <w:tr w:rsidR="00EC4F16" w:rsidRPr="00C04A08" w14:paraId="78D00D3A" w14:textId="77777777" w:rsidTr="003934BA">
        <w:trPr>
          <w:trHeight w:val="187"/>
          <w:jc w:val="center"/>
        </w:trPr>
        <w:tc>
          <w:tcPr>
            <w:tcW w:w="1046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AD0F7BC" w14:textId="77777777" w:rsidR="00EC4F16" w:rsidRDefault="00EC4F16" w:rsidP="003934BA">
            <w:pPr>
              <w:pStyle w:val="TAC"/>
            </w:pPr>
            <w:r>
              <w:t>V8</w:t>
            </w:r>
          </w:p>
        </w:tc>
        <w:tc>
          <w:tcPr>
            <w:tcW w:w="1854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DBCC87B" w14:textId="77777777" w:rsidR="00EC4F16" w:rsidRDefault="00EC4F16" w:rsidP="003934BA">
            <w:pPr>
              <w:pStyle w:val="TAC"/>
            </w:pPr>
            <w:r>
              <w:t>75</w:t>
            </w:r>
            <w:r w:rsidRPr="00C04A08">
              <w:t>0 MHz ≤ BW</w:t>
            </w:r>
            <w:r w:rsidRPr="00C04A08">
              <w:rPr>
                <w:vertAlign w:val="subscript"/>
              </w:rPr>
              <w:t>Channel_CA</w:t>
            </w:r>
            <w:r w:rsidRPr="00C04A08">
              <w:t xml:space="preserve"> ≤ </w:t>
            </w:r>
            <w:r>
              <w:t>12</w:t>
            </w:r>
            <w:r w:rsidRPr="00C04A08">
              <w:t>00 MHz</w:t>
            </w:r>
          </w:p>
        </w:tc>
        <w:tc>
          <w:tcPr>
            <w:tcW w:w="1112" w:type="pct"/>
            <w:tcBorders>
              <w:right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E63E0B6" w14:textId="77777777" w:rsidR="00EC4F16" w:rsidRDefault="00EC4F16" w:rsidP="003934BA">
            <w:pPr>
              <w:pStyle w:val="TAC"/>
            </w:pPr>
            <w:r>
              <w:t>8</w:t>
            </w:r>
          </w:p>
        </w:tc>
        <w:tc>
          <w:tcPr>
            <w:tcW w:w="98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8B091A5" w14:textId="77777777" w:rsidR="00EC4F16" w:rsidRPr="00C04A08" w:rsidRDefault="00EC4F16" w:rsidP="003934BA">
            <w:pPr>
              <w:pStyle w:val="TAC"/>
              <w:rPr>
                <w:rFonts w:eastAsia="MS PGothic"/>
                <w:szCs w:val="18"/>
              </w:rPr>
            </w:pPr>
          </w:p>
        </w:tc>
      </w:tr>
      <w:tr w:rsidR="00EC4F16" w:rsidRPr="00C04A08" w14:paraId="696F9EEF" w14:textId="77777777" w:rsidTr="003934BA">
        <w:trPr>
          <w:trHeight w:val="187"/>
          <w:jc w:val="center"/>
        </w:trPr>
        <w:tc>
          <w:tcPr>
            <w:tcW w:w="1046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098634D" w14:textId="77777777" w:rsidR="00EC4F16" w:rsidRDefault="00EC4F16" w:rsidP="003934BA">
            <w:pPr>
              <w:pStyle w:val="TAC"/>
            </w:pPr>
            <w:r>
              <w:t>V9</w:t>
            </w:r>
          </w:p>
        </w:tc>
        <w:tc>
          <w:tcPr>
            <w:tcW w:w="1854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1267D47" w14:textId="182AB80F" w:rsidR="00EC4F16" w:rsidRDefault="00D4587A" w:rsidP="003934BA">
            <w:pPr>
              <w:pStyle w:val="TAC"/>
            </w:pPr>
            <w:r>
              <w:t>9</w:t>
            </w:r>
            <w:r w:rsidR="00EC4F16">
              <w:t>5</w:t>
            </w:r>
            <w:r w:rsidR="00EC4F16" w:rsidRPr="00C04A08">
              <w:t>0 MHz ≤ BW</w:t>
            </w:r>
            <w:r w:rsidR="00EC4F16" w:rsidRPr="00C04A08">
              <w:rPr>
                <w:vertAlign w:val="subscript"/>
              </w:rPr>
              <w:t>Channel_CA</w:t>
            </w:r>
            <w:r w:rsidR="00EC4F16" w:rsidRPr="00C04A08">
              <w:t xml:space="preserve"> ≤ </w:t>
            </w:r>
            <w:r w:rsidR="00EC4F16">
              <w:t>13</w:t>
            </w:r>
            <w:r w:rsidR="00EC4F16" w:rsidRPr="00C04A08">
              <w:t>00 MHz</w:t>
            </w:r>
          </w:p>
        </w:tc>
        <w:tc>
          <w:tcPr>
            <w:tcW w:w="1112" w:type="pct"/>
            <w:tcBorders>
              <w:right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CA0F3BE" w14:textId="77777777" w:rsidR="00EC4F16" w:rsidRDefault="00EC4F16" w:rsidP="003934BA">
            <w:pPr>
              <w:pStyle w:val="TAC"/>
            </w:pPr>
            <w:r>
              <w:t>9</w:t>
            </w:r>
          </w:p>
        </w:tc>
        <w:tc>
          <w:tcPr>
            <w:tcW w:w="98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5B3AFE4" w14:textId="77777777" w:rsidR="00EC4F16" w:rsidRPr="00C04A08" w:rsidRDefault="00EC4F16" w:rsidP="003934BA">
            <w:pPr>
              <w:pStyle w:val="TAC"/>
              <w:rPr>
                <w:rFonts w:eastAsia="MS PGothic"/>
                <w:szCs w:val="18"/>
              </w:rPr>
            </w:pPr>
          </w:p>
        </w:tc>
      </w:tr>
      <w:tr w:rsidR="00EC4F16" w:rsidRPr="00C04A08" w14:paraId="39932005" w14:textId="77777777" w:rsidTr="003934BA">
        <w:trPr>
          <w:trHeight w:val="187"/>
          <w:jc w:val="center"/>
        </w:trPr>
        <w:tc>
          <w:tcPr>
            <w:tcW w:w="1046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A31203F" w14:textId="77777777" w:rsidR="00EC4F16" w:rsidRDefault="00EC4F16" w:rsidP="003934BA">
            <w:pPr>
              <w:pStyle w:val="TAC"/>
            </w:pPr>
            <w:r>
              <w:t>V10</w:t>
            </w:r>
          </w:p>
        </w:tc>
        <w:tc>
          <w:tcPr>
            <w:tcW w:w="1854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9AF0088" w14:textId="7387F0C8" w:rsidR="00EC4F16" w:rsidRDefault="00EC4F16" w:rsidP="003934BA">
            <w:pPr>
              <w:pStyle w:val="TAC"/>
            </w:pPr>
            <w:r>
              <w:t>1</w:t>
            </w:r>
            <w:r w:rsidR="00D4587A">
              <w:t>1</w:t>
            </w:r>
            <w:r>
              <w:t>5</w:t>
            </w:r>
            <w:r w:rsidRPr="00C04A08">
              <w:t>0 MHz ≤ BW</w:t>
            </w:r>
            <w:r w:rsidRPr="00C04A08">
              <w:rPr>
                <w:vertAlign w:val="subscript"/>
              </w:rPr>
              <w:t>Channel_CA</w:t>
            </w:r>
            <w:r w:rsidRPr="00C04A08">
              <w:t xml:space="preserve"> ≤ </w:t>
            </w:r>
            <w:r>
              <w:t>140</w:t>
            </w:r>
            <w:r w:rsidRPr="00C04A08">
              <w:t>0 MHz</w:t>
            </w:r>
          </w:p>
        </w:tc>
        <w:tc>
          <w:tcPr>
            <w:tcW w:w="1112" w:type="pct"/>
            <w:tcBorders>
              <w:right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9B42DC2" w14:textId="77777777" w:rsidR="00EC4F16" w:rsidRDefault="00EC4F16" w:rsidP="003934BA">
            <w:pPr>
              <w:pStyle w:val="TAC"/>
            </w:pPr>
            <w:r>
              <w:t>10</w:t>
            </w:r>
          </w:p>
        </w:tc>
        <w:tc>
          <w:tcPr>
            <w:tcW w:w="98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04C48D6" w14:textId="77777777" w:rsidR="00EC4F16" w:rsidRPr="00C04A08" w:rsidRDefault="00EC4F16" w:rsidP="003934BA">
            <w:pPr>
              <w:pStyle w:val="TAC"/>
              <w:rPr>
                <w:rFonts w:eastAsia="MS PGothic"/>
                <w:szCs w:val="18"/>
              </w:rPr>
            </w:pPr>
          </w:p>
        </w:tc>
      </w:tr>
      <w:tr w:rsidR="00EC4F16" w:rsidRPr="00C04A08" w14:paraId="4A1CBBC9" w14:textId="77777777" w:rsidTr="003934BA">
        <w:trPr>
          <w:trHeight w:val="187"/>
          <w:jc w:val="center"/>
        </w:trPr>
        <w:tc>
          <w:tcPr>
            <w:tcW w:w="1046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C403768" w14:textId="77777777" w:rsidR="00EC4F16" w:rsidRDefault="00EC4F16" w:rsidP="003934BA">
            <w:pPr>
              <w:pStyle w:val="TAC"/>
            </w:pPr>
            <w:r>
              <w:t>V11</w:t>
            </w:r>
          </w:p>
        </w:tc>
        <w:tc>
          <w:tcPr>
            <w:tcW w:w="1854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69A7796" w14:textId="7DC4032A" w:rsidR="00EC4F16" w:rsidRDefault="00EC4F16" w:rsidP="003934BA">
            <w:pPr>
              <w:pStyle w:val="TAC"/>
            </w:pPr>
            <w:r>
              <w:t>1</w:t>
            </w:r>
            <w:r w:rsidR="00C5093D">
              <w:t>3</w:t>
            </w:r>
            <w:r>
              <w:t>50</w:t>
            </w:r>
            <w:r w:rsidRPr="00C04A08">
              <w:t xml:space="preserve"> MHz ≤ BW</w:t>
            </w:r>
            <w:r w:rsidRPr="00C04A08">
              <w:rPr>
                <w:vertAlign w:val="subscript"/>
              </w:rPr>
              <w:t>Channel_CA</w:t>
            </w:r>
            <w:r w:rsidRPr="00C04A08">
              <w:t xml:space="preserve"> ≤ </w:t>
            </w:r>
            <w:r>
              <w:t>15</w:t>
            </w:r>
            <w:r w:rsidRPr="00C04A08">
              <w:t>00 MHz</w:t>
            </w:r>
          </w:p>
        </w:tc>
        <w:tc>
          <w:tcPr>
            <w:tcW w:w="1112" w:type="pct"/>
            <w:tcBorders>
              <w:right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EEA7110" w14:textId="77777777" w:rsidR="00EC4F16" w:rsidRDefault="00EC4F16" w:rsidP="003934BA">
            <w:pPr>
              <w:pStyle w:val="TAC"/>
            </w:pPr>
            <w:r>
              <w:t>11</w:t>
            </w:r>
          </w:p>
        </w:tc>
        <w:tc>
          <w:tcPr>
            <w:tcW w:w="98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30035CC" w14:textId="77777777" w:rsidR="00EC4F16" w:rsidRPr="00C04A08" w:rsidRDefault="00EC4F16" w:rsidP="003934BA">
            <w:pPr>
              <w:pStyle w:val="TAC"/>
              <w:rPr>
                <w:rFonts w:eastAsia="MS PGothic"/>
                <w:szCs w:val="18"/>
              </w:rPr>
            </w:pPr>
          </w:p>
        </w:tc>
      </w:tr>
      <w:tr w:rsidR="00EC4F16" w:rsidRPr="00C04A08" w14:paraId="482C4572" w14:textId="77777777" w:rsidTr="003934BA">
        <w:trPr>
          <w:trHeight w:val="187"/>
          <w:jc w:val="center"/>
        </w:trPr>
        <w:tc>
          <w:tcPr>
            <w:tcW w:w="1046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B5CDE58" w14:textId="77777777" w:rsidR="00EC4F16" w:rsidRDefault="00EC4F16" w:rsidP="003934BA">
            <w:pPr>
              <w:pStyle w:val="TAC"/>
            </w:pPr>
            <w:r>
              <w:t>V12</w:t>
            </w:r>
          </w:p>
        </w:tc>
        <w:tc>
          <w:tcPr>
            <w:tcW w:w="1854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4CAA505" w14:textId="7D3B3ED2" w:rsidR="00EC4F16" w:rsidRDefault="00EC4F16" w:rsidP="003934BA">
            <w:pPr>
              <w:pStyle w:val="TAC"/>
            </w:pPr>
            <w:r>
              <w:t>1</w:t>
            </w:r>
            <w:r w:rsidR="00C5093D">
              <w:t>5</w:t>
            </w:r>
            <w:r>
              <w:t>50</w:t>
            </w:r>
            <w:r w:rsidRPr="00C04A08">
              <w:t xml:space="preserve"> MHz ≤ BW</w:t>
            </w:r>
            <w:r w:rsidRPr="00C04A08">
              <w:rPr>
                <w:vertAlign w:val="subscript"/>
              </w:rPr>
              <w:t>Channel_CA</w:t>
            </w:r>
            <w:r w:rsidRPr="00C04A08">
              <w:t xml:space="preserve"> ≤ </w:t>
            </w:r>
            <w:r>
              <w:t>16</w:t>
            </w:r>
            <w:r w:rsidRPr="00C04A08">
              <w:t>00 MHz</w:t>
            </w:r>
          </w:p>
        </w:tc>
        <w:tc>
          <w:tcPr>
            <w:tcW w:w="1112" w:type="pct"/>
            <w:tcBorders>
              <w:right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D297C7F" w14:textId="77777777" w:rsidR="00EC4F16" w:rsidRDefault="00EC4F16" w:rsidP="003934BA">
            <w:pPr>
              <w:pStyle w:val="TAC"/>
            </w:pPr>
            <w:r>
              <w:t>12</w:t>
            </w:r>
          </w:p>
        </w:tc>
        <w:tc>
          <w:tcPr>
            <w:tcW w:w="98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99D926" w14:textId="77777777" w:rsidR="00EC4F16" w:rsidRPr="00C04A08" w:rsidRDefault="00EC4F16" w:rsidP="003934BA">
            <w:pPr>
              <w:pStyle w:val="TAC"/>
              <w:rPr>
                <w:rFonts w:eastAsia="MS PGothic"/>
                <w:szCs w:val="18"/>
              </w:rPr>
            </w:pPr>
          </w:p>
        </w:tc>
      </w:tr>
    </w:tbl>
    <w:p w14:paraId="1B7CED9A" w14:textId="77777777" w:rsidR="001476E2" w:rsidRPr="00E54B95" w:rsidRDefault="001476E2" w:rsidP="00EC4F16">
      <w:pPr>
        <w:spacing w:after="0"/>
        <w:rPr>
          <w:rFonts w:ascii="Arial" w:hAnsi="Arial" w:cs="Arial"/>
          <w:bCs/>
        </w:rPr>
      </w:pPr>
    </w:p>
    <w:p w14:paraId="48550090" w14:textId="36EA9CFF" w:rsidR="00E54B95" w:rsidRDefault="00EC4F16" w:rsidP="00E54B95">
      <w:pPr>
        <w:spacing w:after="12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Table</w:t>
      </w:r>
      <w:r w:rsidR="00E54B95">
        <w:rPr>
          <w:rFonts w:ascii="Arial" w:hAnsi="Arial" w:cs="Arial"/>
          <w:b/>
        </w:rPr>
        <w:t xml:space="preserve"> 2-</w:t>
      </w:r>
      <w:r>
        <w:rPr>
          <w:rFonts w:ascii="Arial" w:hAnsi="Arial" w:cs="Arial"/>
          <w:b/>
        </w:rPr>
        <w:t>1</w:t>
      </w:r>
      <w:r w:rsidR="00E54B95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 xml:space="preserve">New </w:t>
      </w:r>
      <w:r w:rsidR="00E54B95">
        <w:rPr>
          <w:rFonts w:ascii="Arial" w:hAnsi="Arial" w:cs="Arial"/>
          <w:b/>
        </w:rPr>
        <w:t xml:space="preserve">FR2 CA BW classes definition: </w:t>
      </w:r>
      <w:r>
        <w:rPr>
          <w:rFonts w:ascii="Arial" w:hAnsi="Arial" w:cs="Arial"/>
          <w:b/>
        </w:rPr>
        <w:t>Option 4</w:t>
      </w:r>
    </w:p>
    <w:p w14:paraId="3B532923" w14:textId="005DF790" w:rsidR="00E54B95" w:rsidRDefault="00E54B95" w:rsidP="00426737">
      <w:pPr>
        <w:spacing w:after="0"/>
        <w:jc w:val="center"/>
        <w:rPr>
          <w:rFonts w:ascii="Arial" w:hAnsi="Arial" w:cs="Arial"/>
          <w:b/>
        </w:rPr>
      </w:pPr>
    </w:p>
    <w:p w14:paraId="265FC0C0" w14:textId="6EF7E5D2" w:rsidR="00426737" w:rsidRPr="00426737" w:rsidRDefault="00426737" w:rsidP="00D2683C">
      <w:pPr>
        <w:spacing w:after="120"/>
        <w:jc w:val="both"/>
        <w:rPr>
          <w:rFonts w:ascii="Arial" w:hAnsi="Arial" w:cs="Arial"/>
          <w:b/>
          <w:sz w:val="22"/>
          <w:szCs w:val="22"/>
          <w:u w:val="single"/>
        </w:rPr>
      </w:pPr>
      <w:r w:rsidRPr="00426737">
        <w:rPr>
          <w:rFonts w:ascii="Arial" w:hAnsi="Arial" w:cs="Arial"/>
          <w:b/>
          <w:sz w:val="22"/>
          <w:szCs w:val="22"/>
          <w:u w:val="single"/>
        </w:rPr>
        <w:t>Support of cell migration</w:t>
      </w:r>
    </w:p>
    <w:p w14:paraId="0F644B38" w14:textId="77777777" w:rsidR="00426737" w:rsidRDefault="00426737" w:rsidP="00D2683C">
      <w:pPr>
        <w:spacing w:after="0"/>
        <w:jc w:val="both"/>
        <w:rPr>
          <w:rFonts w:ascii="Arial" w:hAnsi="Arial" w:cs="Arial"/>
          <w:bCs/>
        </w:rPr>
      </w:pPr>
    </w:p>
    <w:p w14:paraId="6EDC14E1" w14:textId="77777777" w:rsidR="00D2683C" w:rsidRDefault="0029079A" w:rsidP="00D2683C">
      <w:pPr>
        <w:spacing w:after="120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Option 2 as a combination of FBG3+FBG2 was originated with the consideration of backward compatibility and cell transition from 100</w:t>
      </w:r>
      <w:r w:rsidR="00D2683C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MHz to 200</w:t>
      </w:r>
      <w:r w:rsidR="00D2683C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 xml:space="preserve">MHz. Option 4 inherently also adopts the </w:t>
      </w:r>
      <w:r w:rsidRPr="0029079A">
        <w:rPr>
          <w:rFonts w:ascii="Arial" w:hAnsi="Arial" w:cs="Arial"/>
          <w:bCs/>
        </w:rPr>
        <w:t>combination of FGB3</w:t>
      </w:r>
      <w:r w:rsidR="008D4F18">
        <w:rPr>
          <w:rFonts w:ascii="Arial" w:hAnsi="Arial" w:cs="Arial"/>
          <w:bCs/>
        </w:rPr>
        <w:t>+</w:t>
      </w:r>
      <w:r w:rsidRPr="0029079A">
        <w:rPr>
          <w:rFonts w:ascii="Arial" w:hAnsi="Arial" w:cs="Arial"/>
          <w:bCs/>
        </w:rPr>
        <w:t>FBG2</w:t>
      </w:r>
      <w:r w:rsidR="008D4F18">
        <w:rPr>
          <w:rFonts w:ascii="Arial" w:hAnsi="Arial" w:cs="Arial"/>
          <w:bCs/>
        </w:rPr>
        <w:t>, for example, class V11 can</w:t>
      </w:r>
      <w:r w:rsidR="00D2683C">
        <w:rPr>
          <w:rFonts w:ascii="Arial" w:hAnsi="Arial" w:cs="Arial"/>
          <w:bCs/>
        </w:rPr>
        <w:t xml:space="preserve"> support</w:t>
      </w:r>
      <w:r w:rsidR="008D4F18">
        <w:rPr>
          <w:rFonts w:ascii="Arial" w:hAnsi="Arial" w:cs="Arial"/>
          <w:bCs/>
        </w:rPr>
        <w:t xml:space="preserve"> the configurations of 7x100MHz + 4x200MHz or 8x100MHz + 3x200MHz. Therefore, both options </w:t>
      </w:r>
      <w:r w:rsidR="00D2683C">
        <w:rPr>
          <w:rFonts w:ascii="Arial" w:hAnsi="Arial" w:cs="Arial"/>
          <w:bCs/>
        </w:rPr>
        <w:t>can support the cell upgrade and migration from 100 MHz to 200 MHz.</w:t>
      </w:r>
    </w:p>
    <w:p w14:paraId="5A567025" w14:textId="77777777" w:rsidR="00D2683C" w:rsidRDefault="00D2683C" w:rsidP="00D2683C">
      <w:pPr>
        <w:spacing w:after="0"/>
        <w:jc w:val="both"/>
        <w:rPr>
          <w:rFonts w:ascii="Arial" w:hAnsi="Arial" w:cs="Arial"/>
          <w:bCs/>
        </w:rPr>
      </w:pPr>
    </w:p>
    <w:p w14:paraId="14BDF58D" w14:textId="049FC2FF" w:rsidR="00D2683C" w:rsidRPr="00426737" w:rsidRDefault="00D2683C" w:rsidP="00D2683C">
      <w:pPr>
        <w:spacing w:after="120"/>
        <w:jc w:val="both"/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sz w:val="22"/>
          <w:szCs w:val="22"/>
          <w:u w:val="single"/>
        </w:rPr>
        <w:t>Specifications complexity</w:t>
      </w:r>
    </w:p>
    <w:p w14:paraId="2FEF0C9B" w14:textId="0C19F19B" w:rsidR="00E54B95" w:rsidRDefault="00D2683C" w:rsidP="00D2683C">
      <w:pPr>
        <w:spacing w:after="0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 </w:t>
      </w:r>
    </w:p>
    <w:p w14:paraId="1F862F02" w14:textId="77777777" w:rsidR="001A7772" w:rsidRDefault="00D2683C" w:rsidP="001A7772">
      <w:pPr>
        <w:spacing w:after="120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As both options introduce 11 new CA BW classes, from the number of CA combinations within FR2 or with FR1 bands</w:t>
      </w:r>
      <w:r w:rsidR="001A7772">
        <w:rPr>
          <w:rFonts w:ascii="Arial" w:hAnsi="Arial" w:cs="Arial"/>
          <w:bCs/>
        </w:rPr>
        <w:t xml:space="preserve"> perspective, there would be no difference between Option 2 and Option 4.</w:t>
      </w:r>
    </w:p>
    <w:p w14:paraId="405132C0" w14:textId="77777777" w:rsidR="001A7772" w:rsidRDefault="001A7772" w:rsidP="00D2683C">
      <w:pPr>
        <w:spacing w:after="0"/>
        <w:jc w:val="both"/>
        <w:rPr>
          <w:rFonts w:ascii="Arial" w:hAnsi="Arial" w:cs="Arial"/>
          <w:bCs/>
        </w:rPr>
      </w:pPr>
    </w:p>
    <w:p w14:paraId="624B1D89" w14:textId="7D7000BE" w:rsidR="00E54B95" w:rsidRPr="00D2683C" w:rsidRDefault="001A7772" w:rsidP="001A7772">
      <w:pPr>
        <w:spacing w:after="120"/>
        <w:jc w:val="both"/>
        <w:rPr>
          <w:rFonts w:ascii="Arial" w:hAnsi="Arial" w:cs="Arial"/>
          <w:bCs/>
        </w:rPr>
      </w:pPr>
      <w:r>
        <w:rPr>
          <w:rFonts w:ascii="Arial" w:hAnsi="Arial" w:cs="Arial"/>
          <w:b/>
          <w:sz w:val="22"/>
          <w:szCs w:val="22"/>
          <w:u w:val="single"/>
        </w:rPr>
        <w:t>CA configurations</w:t>
      </w:r>
      <w:r w:rsidR="00D2683C">
        <w:rPr>
          <w:rFonts w:ascii="Arial" w:hAnsi="Arial" w:cs="Arial"/>
          <w:bCs/>
        </w:rPr>
        <w:t xml:space="preserve"> </w:t>
      </w:r>
    </w:p>
    <w:p w14:paraId="573E8017" w14:textId="15455EDD" w:rsidR="00C2036A" w:rsidRDefault="00C2036A" w:rsidP="00C2036A">
      <w:pPr>
        <w:spacing w:after="0"/>
        <w:jc w:val="both"/>
        <w:rPr>
          <w:rFonts w:ascii="Arial" w:hAnsi="Arial" w:cs="Arial"/>
        </w:rPr>
      </w:pPr>
    </w:p>
    <w:p w14:paraId="4EF47F53" w14:textId="1C7F71E3" w:rsidR="00A21486" w:rsidRDefault="001A7772" w:rsidP="00A21486">
      <w:pPr>
        <w:spacing w:after="0"/>
        <w:jc w:val="both"/>
        <w:rPr>
          <w:rFonts w:ascii="Arial" w:hAnsi="Arial" w:cs="Arial"/>
          <w:bCs/>
        </w:rPr>
      </w:pPr>
      <w:r w:rsidRPr="001A7772">
        <w:rPr>
          <w:rFonts w:ascii="Arial" w:hAnsi="Arial" w:cs="Arial"/>
          <w:bCs/>
        </w:rPr>
        <w:t xml:space="preserve">For </w:t>
      </w:r>
      <w:r>
        <w:rPr>
          <w:rFonts w:ascii="Arial" w:hAnsi="Arial" w:cs="Arial"/>
          <w:bCs/>
        </w:rPr>
        <w:t xml:space="preserve">Option 2, each CA BW class maps to one exact single </w:t>
      </w:r>
      <w:r w:rsidR="009C3639">
        <w:rPr>
          <w:rFonts w:ascii="Arial" w:hAnsi="Arial" w:cs="Arial"/>
          <w:bCs/>
        </w:rPr>
        <w:t>CA configuration, as shown in Table 2-2.</w:t>
      </w:r>
    </w:p>
    <w:p w14:paraId="6040DE57" w14:textId="339E9762" w:rsidR="009C3639" w:rsidRDefault="009C3639" w:rsidP="00A21486">
      <w:pPr>
        <w:spacing w:after="0"/>
        <w:jc w:val="both"/>
        <w:rPr>
          <w:rFonts w:ascii="Arial" w:hAnsi="Arial" w:cs="Arial"/>
          <w:bCs/>
        </w:rPr>
      </w:pPr>
    </w:p>
    <w:tbl>
      <w:tblPr>
        <w:tblW w:w="9703" w:type="dxa"/>
        <w:jc w:val="center"/>
        <w:tblLook w:val="04A0" w:firstRow="1" w:lastRow="0" w:firstColumn="1" w:lastColumn="0" w:noHBand="0" w:noVBand="1"/>
      </w:tblPr>
      <w:tblGrid>
        <w:gridCol w:w="1241"/>
        <w:gridCol w:w="707"/>
        <w:gridCol w:w="706"/>
        <w:gridCol w:w="706"/>
        <w:gridCol w:w="706"/>
        <w:gridCol w:w="706"/>
        <w:gridCol w:w="706"/>
        <w:gridCol w:w="706"/>
        <w:gridCol w:w="706"/>
        <w:gridCol w:w="706"/>
        <w:gridCol w:w="723"/>
        <w:gridCol w:w="723"/>
        <w:gridCol w:w="703"/>
        <w:gridCol w:w="6"/>
      </w:tblGrid>
      <w:tr w:rsidR="004812DD" w:rsidRPr="00F15570" w14:paraId="48E10E2C" w14:textId="77777777" w:rsidTr="004812DD">
        <w:trPr>
          <w:trHeight w:val="318"/>
          <w:jc w:val="center"/>
        </w:trPr>
        <w:tc>
          <w:tcPr>
            <w:tcW w:w="11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7CBCBD" w14:textId="77777777" w:rsidR="00F15570" w:rsidRPr="00F15570" w:rsidRDefault="00F15570" w:rsidP="00F15570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n-US" w:eastAsia="zh-TW"/>
              </w:rPr>
            </w:pPr>
            <w:r w:rsidRPr="00F15570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n-US" w:eastAsia="zh-TW"/>
              </w:rPr>
              <w:t>CA Configuration</w:t>
            </w:r>
          </w:p>
        </w:tc>
        <w:tc>
          <w:tcPr>
            <w:tcW w:w="8510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6146AC" w14:textId="77777777" w:rsidR="00F15570" w:rsidRPr="00F15570" w:rsidRDefault="00F15570" w:rsidP="00F15570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n-US" w:eastAsia="zh-TW"/>
              </w:rPr>
            </w:pPr>
            <w:r w:rsidRPr="00F15570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n-US" w:eastAsia="zh-TW"/>
              </w:rPr>
              <w:t>Carrier Bandwidth (MHz)</w:t>
            </w:r>
          </w:p>
        </w:tc>
      </w:tr>
      <w:tr w:rsidR="00F15570" w:rsidRPr="00F15570" w14:paraId="09370EF9" w14:textId="77777777" w:rsidTr="004812DD">
        <w:trPr>
          <w:gridAfter w:val="1"/>
          <w:wAfter w:w="6" w:type="dxa"/>
          <w:trHeight w:val="318"/>
          <w:jc w:val="center"/>
        </w:trPr>
        <w:tc>
          <w:tcPr>
            <w:tcW w:w="11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E99814" w14:textId="77777777" w:rsidR="00F15570" w:rsidRPr="00F15570" w:rsidRDefault="00F15570" w:rsidP="00F15570">
            <w:pPr>
              <w:spacing w:after="0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n-US" w:eastAsia="zh-TW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7C3F43" w14:textId="77777777" w:rsidR="00F15570" w:rsidRPr="00F15570" w:rsidRDefault="00F15570" w:rsidP="00F15570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n-US" w:eastAsia="zh-TW"/>
              </w:rPr>
            </w:pPr>
            <w:r w:rsidRPr="00F15570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n-US" w:eastAsia="zh-TW"/>
              </w:rPr>
              <w:t>CC1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93BAE4" w14:textId="77777777" w:rsidR="00F15570" w:rsidRPr="00F15570" w:rsidRDefault="00F15570" w:rsidP="00F15570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n-US" w:eastAsia="zh-TW"/>
              </w:rPr>
            </w:pPr>
            <w:r w:rsidRPr="00F15570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n-US" w:eastAsia="zh-TW"/>
              </w:rPr>
              <w:t>CC2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759697" w14:textId="77777777" w:rsidR="00F15570" w:rsidRPr="00F15570" w:rsidRDefault="00F15570" w:rsidP="00F15570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n-US" w:eastAsia="zh-TW"/>
              </w:rPr>
            </w:pPr>
            <w:r w:rsidRPr="00F15570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n-US" w:eastAsia="zh-TW"/>
              </w:rPr>
              <w:t>CC3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1F0FEC" w14:textId="77777777" w:rsidR="00F15570" w:rsidRPr="00F15570" w:rsidRDefault="00F15570" w:rsidP="00F15570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n-US" w:eastAsia="zh-TW"/>
              </w:rPr>
            </w:pPr>
            <w:r w:rsidRPr="00F15570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n-US" w:eastAsia="zh-TW"/>
              </w:rPr>
              <w:t>CC4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B2AE3F" w14:textId="77777777" w:rsidR="00F15570" w:rsidRPr="00F15570" w:rsidRDefault="00F15570" w:rsidP="00F15570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n-US" w:eastAsia="zh-TW"/>
              </w:rPr>
            </w:pPr>
            <w:r w:rsidRPr="00F15570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n-US" w:eastAsia="zh-TW"/>
              </w:rPr>
              <w:t>CC5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D374BD" w14:textId="77777777" w:rsidR="00F15570" w:rsidRPr="00F15570" w:rsidRDefault="00F15570" w:rsidP="00F15570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n-US" w:eastAsia="zh-TW"/>
              </w:rPr>
            </w:pPr>
            <w:r w:rsidRPr="00F15570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n-US" w:eastAsia="zh-TW"/>
              </w:rPr>
              <w:t>CC6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3245EF" w14:textId="77777777" w:rsidR="00F15570" w:rsidRPr="00F15570" w:rsidRDefault="00F15570" w:rsidP="00F15570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n-US" w:eastAsia="zh-TW"/>
              </w:rPr>
            </w:pPr>
            <w:r w:rsidRPr="00F15570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n-US" w:eastAsia="zh-TW"/>
              </w:rPr>
              <w:t>CC7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B1C267" w14:textId="77777777" w:rsidR="00F15570" w:rsidRPr="00F15570" w:rsidRDefault="00F15570" w:rsidP="00F15570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n-US" w:eastAsia="zh-TW"/>
              </w:rPr>
            </w:pPr>
            <w:r w:rsidRPr="00F15570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n-US" w:eastAsia="zh-TW"/>
              </w:rPr>
              <w:t>CC8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7BEECB" w14:textId="77777777" w:rsidR="00F15570" w:rsidRPr="00F15570" w:rsidRDefault="00F15570" w:rsidP="00F15570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n-US" w:eastAsia="zh-TW"/>
              </w:rPr>
            </w:pPr>
            <w:r w:rsidRPr="00F15570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n-US" w:eastAsia="zh-TW"/>
              </w:rPr>
              <w:t>CC9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84A183" w14:textId="77777777" w:rsidR="00F15570" w:rsidRPr="00F15570" w:rsidRDefault="00F15570" w:rsidP="00F15570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n-US" w:eastAsia="zh-TW"/>
              </w:rPr>
            </w:pPr>
            <w:r w:rsidRPr="00F15570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n-US" w:eastAsia="zh-TW"/>
              </w:rPr>
              <w:t>CC10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34E82C" w14:textId="77777777" w:rsidR="00F15570" w:rsidRPr="00F15570" w:rsidRDefault="00F15570" w:rsidP="00F15570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n-US" w:eastAsia="zh-TW"/>
              </w:rPr>
            </w:pPr>
            <w:r w:rsidRPr="00F15570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n-US" w:eastAsia="zh-TW"/>
              </w:rPr>
              <w:t>CC11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BBA1B3" w14:textId="77777777" w:rsidR="00F15570" w:rsidRPr="00F15570" w:rsidRDefault="00F15570" w:rsidP="00F15570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n-US" w:eastAsia="zh-TW"/>
              </w:rPr>
            </w:pPr>
            <w:r w:rsidRPr="00F15570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n-US" w:eastAsia="zh-TW"/>
              </w:rPr>
              <w:t>CC12</w:t>
            </w:r>
          </w:p>
        </w:tc>
      </w:tr>
      <w:tr w:rsidR="00F15570" w:rsidRPr="00F15570" w14:paraId="1FFD253B" w14:textId="77777777" w:rsidTr="004812DD">
        <w:trPr>
          <w:gridAfter w:val="1"/>
          <w:wAfter w:w="6" w:type="dxa"/>
          <w:trHeight w:val="318"/>
          <w:jc w:val="center"/>
        </w:trPr>
        <w:tc>
          <w:tcPr>
            <w:tcW w:w="1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4609C0" w14:textId="77777777" w:rsidR="00F15570" w:rsidRPr="00F15570" w:rsidRDefault="00F15570" w:rsidP="00F15570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</w:pPr>
            <w:r w:rsidRPr="00F15570"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  <w:t>CA_nxxxMA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F0D36E" w14:textId="77777777" w:rsidR="00F15570" w:rsidRPr="00F15570" w:rsidRDefault="00F15570" w:rsidP="00F15570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</w:pPr>
            <w:r w:rsidRPr="00F15570"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  <w:t>100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EC0424" w14:textId="77777777" w:rsidR="00F15570" w:rsidRPr="00F15570" w:rsidRDefault="00F15570" w:rsidP="00F15570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</w:pPr>
            <w:r w:rsidRPr="00F15570"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  <w:t>100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67C979" w14:textId="77777777" w:rsidR="00F15570" w:rsidRPr="00F15570" w:rsidRDefault="00F15570" w:rsidP="00F15570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</w:pPr>
            <w:r w:rsidRPr="00F15570"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  <w:t>100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A8EC1E" w14:textId="77777777" w:rsidR="00F15570" w:rsidRPr="00F15570" w:rsidRDefault="00F15570" w:rsidP="00F15570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</w:pPr>
            <w:r w:rsidRPr="00F15570"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  <w:t>100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770779" w14:textId="77777777" w:rsidR="00F15570" w:rsidRPr="00F15570" w:rsidRDefault="00F15570" w:rsidP="00F15570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</w:pPr>
            <w:r w:rsidRPr="00F15570"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  <w:t>100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669F39" w14:textId="77777777" w:rsidR="00F15570" w:rsidRPr="00F15570" w:rsidRDefault="00F15570" w:rsidP="00F15570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</w:pPr>
            <w:r w:rsidRPr="00F15570"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  <w:t>100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F727B3" w14:textId="77777777" w:rsidR="00F15570" w:rsidRPr="00F15570" w:rsidRDefault="00F15570" w:rsidP="00F15570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</w:pPr>
            <w:r w:rsidRPr="00F15570"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  <w:t>100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BAB746" w14:textId="77777777" w:rsidR="00F15570" w:rsidRPr="00F15570" w:rsidRDefault="00F15570" w:rsidP="00F15570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</w:pPr>
            <w:r w:rsidRPr="00F15570"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  <w:t>100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15C995" w14:textId="77777777" w:rsidR="00F15570" w:rsidRPr="00F15570" w:rsidRDefault="00F15570" w:rsidP="00F15570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</w:pPr>
            <w:r w:rsidRPr="00F15570"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  <w:t>200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E301BD" w14:textId="77777777" w:rsidR="00F15570" w:rsidRPr="00F15570" w:rsidRDefault="00F15570" w:rsidP="00F15570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</w:pPr>
            <w:r w:rsidRPr="00F15570"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  <w:t> 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C69ABB" w14:textId="77777777" w:rsidR="00F15570" w:rsidRPr="00F15570" w:rsidRDefault="00F15570" w:rsidP="00F15570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</w:pPr>
            <w:r w:rsidRPr="00F15570"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2AE76E" w14:textId="77777777" w:rsidR="00F15570" w:rsidRPr="00F15570" w:rsidRDefault="00F15570" w:rsidP="00F15570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</w:pPr>
            <w:r w:rsidRPr="00F15570"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  <w:t> </w:t>
            </w:r>
          </w:p>
        </w:tc>
      </w:tr>
      <w:tr w:rsidR="00F15570" w:rsidRPr="00F15570" w14:paraId="2BA9ECCC" w14:textId="77777777" w:rsidTr="004812DD">
        <w:trPr>
          <w:gridAfter w:val="1"/>
          <w:wAfter w:w="6" w:type="dxa"/>
          <w:trHeight w:val="318"/>
          <w:jc w:val="center"/>
        </w:trPr>
        <w:tc>
          <w:tcPr>
            <w:tcW w:w="1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89F9BD" w14:textId="77777777" w:rsidR="00F15570" w:rsidRPr="00F15570" w:rsidRDefault="00F15570" w:rsidP="00F15570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</w:pPr>
            <w:r w:rsidRPr="00F15570"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  <w:t>CA_nxxxMD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3EA612" w14:textId="77777777" w:rsidR="00F15570" w:rsidRPr="00F15570" w:rsidRDefault="00F15570" w:rsidP="00F15570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</w:pPr>
            <w:r w:rsidRPr="00F15570"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  <w:t>100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75D549" w14:textId="77777777" w:rsidR="00F15570" w:rsidRPr="00F15570" w:rsidRDefault="00F15570" w:rsidP="00F15570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</w:pPr>
            <w:r w:rsidRPr="00F15570"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  <w:t>100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8415B5" w14:textId="77777777" w:rsidR="00F15570" w:rsidRPr="00F15570" w:rsidRDefault="00F15570" w:rsidP="00F15570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</w:pPr>
            <w:r w:rsidRPr="00F15570"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  <w:t>100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417F77" w14:textId="77777777" w:rsidR="00F15570" w:rsidRPr="00F15570" w:rsidRDefault="00F15570" w:rsidP="00F15570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</w:pPr>
            <w:r w:rsidRPr="00F15570"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  <w:t>100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C3F9B6" w14:textId="77777777" w:rsidR="00F15570" w:rsidRPr="00F15570" w:rsidRDefault="00F15570" w:rsidP="00F15570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</w:pPr>
            <w:r w:rsidRPr="00F15570"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  <w:t>100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4F69CC" w14:textId="77777777" w:rsidR="00F15570" w:rsidRPr="00F15570" w:rsidRDefault="00F15570" w:rsidP="00F15570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</w:pPr>
            <w:r w:rsidRPr="00F15570"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  <w:t>100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9A972B" w14:textId="77777777" w:rsidR="00F15570" w:rsidRPr="00F15570" w:rsidRDefault="00F15570" w:rsidP="00F15570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</w:pPr>
            <w:r w:rsidRPr="00F15570"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  <w:t>100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A62137" w14:textId="77777777" w:rsidR="00F15570" w:rsidRPr="00F15570" w:rsidRDefault="00F15570" w:rsidP="00F15570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</w:pPr>
            <w:r w:rsidRPr="00F15570"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  <w:t>100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551798" w14:textId="77777777" w:rsidR="00F15570" w:rsidRPr="00F15570" w:rsidRDefault="00F15570" w:rsidP="00F15570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</w:pPr>
            <w:r w:rsidRPr="00F15570"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  <w:t>200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76E92D" w14:textId="77777777" w:rsidR="00F15570" w:rsidRPr="00F15570" w:rsidRDefault="00F15570" w:rsidP="00F15570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</w:pPr>
            <w:r w:rsidRPr="00F15570"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  <w:t>200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DC3DB6" w14:textId="77777777" w:rsidR="00F15570" w:rsidRPr="00F15570" w:rsidRDefault="00F15570" w:rsidP="00F15570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</w:pPr>
            <w:r w:rsidRPr="00F15570"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384B35" w14:textId="77777777" w:rsidR="00F15570" w:rsidRPr="00F15570" w:rsidRDefault="00F15570" w:rsidP="00F15570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</w:pPr>
            <w:r w:rsidRPr="00F15570"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  <w:t> </w:t>
            </w:r>
          </w:p>
        </w:tc>
      </w:tr>
      <w:tr w:rsidR="00F15570" w:rsidRPr="00F15570" w14:paraId="13AF9DE1" w14:textId="77777777" w:rsidTr="004812DD">
        <w:trPr>
          <w:gridAfter w:val="1"/>
          <w:wAfter w:w="6" w:type="dxa"/>
          <w:trHeight w:val="318"/>
          <w:jc w:val="center"/>
        </w:trPr>
        <w:tc>
          <w:tcPr>
            <w:tcW w:w="1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EE1EF5" w14:textId="77777777" w:rsidR="00F15570" w:rsidRPr="00F15570" w:rsidRDefault="00F15570" w:rsidP="00F15570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</w:pPr>
            <w:r w:rsidRPr="00F15570"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  <w:t>CA_nxxxME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267678" w14:textId="77777777" w:rsidR="00F15570" w:rsidRPr="00F15570" w:rsidRDefault="00F15570" w:rsidP="00F15570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</w:pPr>
            <w:r w:rsidRPr="00F15570"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  <w:t>100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9BAEC9" w14:textId="77777777" w:rsidR="00F15570" w:rsidRPr="00F15570" w:rsidRDefault="00F15570" w:rsidP="00F15570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</w:pPr>
            <w:r w:rsidRPr="00F15570"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  <w:t>100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8D4304" w14:textId="77777777" w:rsidR="00F15570" w:rsidRPr="00F15570" w:rsidRDefault="00F15570" w:rsidP="00F15570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</w:pPr>
            <w:r w:rsidRPr="00F15570"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  <w:t>100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50BCCF" w14:textId="77777777" w:rsidR="00F15570" w:rsidRPr="00F15570" w:rsidRDefault="00F15570" w:rsidP="00F15570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</w:pPr>
            <w:r w:rsidRPr="00F15570"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  <w:t>100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680832" w14:textId="77777777" w:rsidR="00F15570" w:rsidRPr="00F15570" w:rsidRDefault="00F15570" w:rsidP="00F15570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</w:pPr>
            <w:r w:rsidRPr="00F15570"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  <w:t>100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0F4C71" w14:textId="77777777" w:rsidR="00F15570" w:rsidRPr="00F15570" w:rsidRDefault="00F15570" w:rsidP="00F15570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</w:pPr>
            <w:r w:rsidRPr="00F15570"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  <w:t>100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F462A5" w14:textId="77777777" w:rsidR="00F15570" w:rsidRPr="00F15570" w:rsidRDefault="00F15570" w:rsidP="00F15570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</w:pPr>
            <w:r w:rsidRPr="00F15570"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  <w:t>100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791462" w14:textId="77777777" w:rsidR="00F15570" w:rsidRPr="00F15570" w:rsidRDefault="00F15570" w:rsidP="00F15570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</w:pPr>
            <w:r w:rsidRPr="00F15570"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  <w:t>100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0FAF2B" w14:textId="77777777" w:rsidR="00F15570" w:rsidRPr="00F15570" w:rsidRDefault="00F15570" w:rsidP="00F15570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</w:pPr>
            <w:r w:rsidRPr="00F15570"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  <w:t>200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BFEDF9" w14:textId="77777777" w:rsidR="00F15570" w:rsidRPr="00F15570" w:rsidRDefault="00F15570" w:rsidP="00F15570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</w:pPr>
            <w:r w:rsidRPr="00F15570"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  <w:t>200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192BC4" w14:textId="77777777" w:rsidR="00F15570" w:rsidRPr="00F15570" w:rsidRDefault="00F15570" w:rsidP="00F15570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</w:pPr>
            <w:r w:rsidRPr="00F15570"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  <w:t>200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B0F4E5" w14:textId="77777777" w:rsidR="00F15570" w:rsidRPr="00F15570" w:rsidRDefault="00F15570" w:rsidP="00F15570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</w:pPr>
            <w:r w:rsidRPr="00F15570"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  <w:t> </w:t>
            </w:r>
          </w:p>
        </w:tc>
      </w:tr>
      <w:tr w:rsidR="00F15570" w:rsidRPr="00F15570" w14:paraId="418507E0" w14:textId="77777777" w:rsidTr="004812DD">
        <w:trPr>
          <w:gridAfter w:val="1"/>
          <w:wAfter w:w="6" w:type="dxa"/>
          <w:trHeight w:val="318"/>
          <w:jc w:val="center"/>
        </w:trPr>
        <w:tc>
          <w:tcPr>
            <w:tcW w:w="1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488C6A" w14:textId="77777777" w:rsidR="00F15570" w:rsidRPr="00F15570" w:rsidRDefault="00F15570" w:rsidP="00F15570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</w:pPr>
            <w:r w:rsidRPr="00F15570"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  <w:t>CA_nxxxMF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3FA9E2" w14:textId="77777777" w:rsidR="00F15570" w:rsidRPr="00F15570" w:rsidRDefault="00F15570" w:rsidP="00F15570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</w:pPr>
            <w:r w:rsidRPr="00F15570"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  <w:t>100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6501BE" w14:textId="77777777" w:rsidR="00F15570" w:rsidRPr="00F15570" w:rsidRDefault="00F15570" w:rsidP="00F15570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</w:pPr>
            <w:r w:rsidRPr="00F15570"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  <w:t>100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00AA2C" w14:textId="77777777" w:rsidR="00F15570" w:rsidRPr="00F15570" w:rsidRDefault="00F15570" w:rsidP="00F15570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</w:pPr>
            <w:r w:rsidRPr="00F15570"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  <w:t>100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8D0CC9" w14:textId="77777777" w:rsidR="00F15570" w:rsidRPr="00F15570" w:rsidRDefault="00F15570" w:rsidP="00F15570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</w:pPr>
            <w:r w:rsidRPr="00F15570"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  <w:t>100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305AB3" w14:textId="77777777" w:rsidR="00F15570" w:rsidRPr="00F15570" w:rsidRDefault="00F15570" w:rsidP="00F15570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</w:pPr>
            <w:r w:rsidRPr="00F15570"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  <w:t>100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148395" w14:textId="77777777" w:rsidR="00F15570" w:rsidRPr="00F15570" w:rsidRDefault="00F15570" w:rsidP="00F15570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</w:pPr>
            <w:r w:rsidRPr="00F15570"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  <w:t>100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08BD07" w14:textId="77777777" w:rsidR="00F15570" w:rsidRPr="00F15570" w:rsidRDefault="00F15570" w:rsidP="00F15570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</w:pPr>
            <w:r w:rsidRPr="00F15570"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  <w:t>100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487D7A" w14:textId="77777777" w:rsidR="00F15570" w:rsidRPr="00F15570" w:rsidRDefault="00F15570" w:rsidP="00F15570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</w:pPr>
            <w:r w:rsidRPr="00F15570"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  <w:t>100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02732E" w14:textId="77777777" w:rsidR="00F15570" w:rsidRPr="00F15570" w:rsidRDefault="00F15570" w:rsidP="00F15570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</w:pPr>
            <w:r w:rsidRPr="00F15570"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  <w:t>200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099EF4" w14:textId="77777777" w:rsidR="00F15570" w:rsidRPr="00F15570" w:rsidRDefault="00F15570" w:rsidP="00F15570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</w:pPr>
            <w:r w:rsidRPr="00F15570"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  <w:t>200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23B835" w14:textId="77777777" w:rsidR="00F15570" w:rsidRPr="00F15570" w:rsidRDefault="00F15570" w:rsidP="00F15570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</w:pPr>
            <w:r w:rsidRPr="00F15570"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  <w:t>200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5E7A43" w14:textId="77777777" w:rsidR="00F15570" w:rsidRPr="00F15570" w:rsidRDefault="00F15570" w:rsidP="00F15570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</w:pPr>
            <w:r w:rsidRPr="00F15570"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  <w:t>200</w:t>
            </w:r>
          </w:p>
        </w:tc>
      </w:tr>
      <w:tr w:rsidR="00F15570" w:rsidRPr="00F15570" w14:paraId="5A752C68" w14:textId="77777777" w:rsidTr="004812DD">
        <w:trPr>
          <w:gridAfter w:val="1"/>
          <w:wAfter w:w="6" w:type="dxa"/>
          <w:trHeight w:val="318"/>
          <w:jc w:val="center"/>
        </w:trPr>
        <w:tc>
          <w:tcPr>
            <w:tcW w:w="1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8BE44F" w14:textId="77777777" w:rsidR="00F15570" w:rsidRPr="00F15570" w:rsidRDefault="00F15570" w:rsidP="00F15570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</w:pPr>
            <w:r w:rsidRPr="00F15570"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  <w:t>CA_nxxxAF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C26C90" w14:textId="77777777" w:rsidR="00F15570" w:rsidRPr="00F15570" w:rsidRDefault="00F15570" w:rsidP="00F15570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</w:pPr>
            <w:r w:rsidRPr="00F15570"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  <w:t>100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CB9D31" w14:textId="77777777" w:rsidR="00F15570" w:rsidRPr="00F15570" w:rsidRDefault="00F15570" w:rsidP="00F15570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</w:pPr>
            <w:r w:rsidRPr="00F15570"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  <w:t>200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5A2236" w14:textId="77777777" w:rsidR="00F15570" w:rsidRPr="00F15570" w:rsidRDefault="00F15570" w:rsidP="00F15570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</w:pPr>
            <w:r w:rsidRPr="00F15570"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  <w:t>200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DF616A" w14:textId="77777777" w:rsidR="00F15570" w:rsidRPr="00F15570" w:rsidRDefault="00F15570" w:rsidP="00F15570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</w:pPr>
            <w:r w:rsidRPr="00F15570"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  <w:t>200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A8D348" w14:textId="77777777" w:rsidR="00F15570" w:rsidRPr="00F15570" w:rsidRDefault="00F15570" w:rsidP="00F15570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</w:pPr>
            <w:r w:rsidRPr="00F15570"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  <w:t>200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BE5EB4" w14:textId="77777777" w:rsidR="00F15570" w:rsidRPr="00F15570" w:rsidRDefault="00F15570" w:rsidP="00F15570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</w:pPr>
            <w:r w:rsidRPr="00F15570"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  <w:t> 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43E873" w14:textId="77777777" w:rsidR="00F15570" w:rsidRPr="00F15570" w:rsidRDefault="00F15570" w:rsidP="00F15570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</w:pPr>
            <w:r w:rsidRPr="00F15570"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  <w:t> 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393B13" w14:textId="77777777" w:rsidR="00F15570" w:rsidRPr="00F15570" w:rsidRDefault="00F15570" w:rsidP="00F15570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</w:pPr>
            <w:r w:rsidRPr="00F15570"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  <w:t> 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9C23B0" w14:textId="77777777" w:rsidR="00F15570" w:rsidRPr="00F15570" w:rsidRDefault="00F15570" w:rsidP="00F15570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</w:pPr>
            <w:r w:rsidRPr="00F15570"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  <w:t> 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120455" w14:textId="77777777" w:rsidR="00F15570" w:rsidRPr="00F15570" w:rsidRDefault="00F15570" w:rsidP="00F15570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</w:pPr>
            <w:r w:rsidRPr="00F15570"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  <w:t> 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3D1236" w14:textId="77777777" w:rsidR="00F15570" w:rsidRPr="00F15570" w:rsidRDefault="00F15570" w:rsidP="00F15570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</w:pPr>
            <w:r w:rsidRPr="00F15570"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F07996" w14:textId="77777777" w:rsidR="00F15570" w:rsidRPr="00F15570" w:rsidRDefault="00F15570" w:rsidP="00F15570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</w:pPr>
            <w:r w:rsidRPr="00F15570"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  <w:t> </w:t>
            </w:r>
          </w:p>
        </w:tc>
      </w:tr>
      <w:tr w:rsidR="00F15570" w:rsidRPr="00F15570" w14:paraId="12BB60C8" w14:textId="77777777" w:rsidTr="004812DD">
        <w:trPr>
          <w:gridAfter w:val="1"/>
          <w:wAfter w:w="6" w:type="dxa"/>
          <w:trHeight w:val="318"/>
          <w:jc w:val="center"/>
        </w:trPr>
        <w:tc>
          <w:tcPr>
            <w:tcW w:w="1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358578" w14:textId="77777777" w:rsidR="00F15570" w:rsidRPr="00F15570" w:rsidRDefault="00F15570" w:rsidP="00F15570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</w:pPr>
            <w:r w:rsidRPr="00F15570"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  <w:t>CA_nxxxGF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4E37D2" w14:textId="77777777" w:rsidR="00F15570" w:rsidRPr="00F15570" w:rsidRDefault="00F15570" w:rsidP="00F15570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</w:pPr>
            <w:r w:rsidRPr="00F15570"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  <w:t>100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C023FE" w14:textId="77777777" w:rsidR="00F15570" w:rsidRPr="00F15570" w:rsidRDefault="00F15570" w:rsidP="00F15570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</w:pPr>
            <w:r w:rsidRPr="00F15570"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  <w:t>100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31A3A8" w14:textId="77777777" w:rsidR="00F15570" w:rsidRPr="00F15570" w:rsidRDefault="00F15570" w:rsidP="00F15570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</w:pPr>
            <w:r w:rsidRPr="00F15570"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  <w:t>200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6062D0" w14:textId="77777777" w:rsidR="00F15570" w:rsidRPr="00F15570" w:rsidRDefault="00F15570" w:rsidP="00F15570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</w:pPr>
            <w:r w:rsidRPr="00F15570"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  <w:t>200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BB85EE" w14:textId="77777777" w:rsidR="00F15570" w:rsidRPr="00F15570" w:rsidRDefault="00F15570" w:rsidP="00F15570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</w:pPr>
            <w:r w:rsidRPr="00F15570"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  <w:t>200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0DB011" w14:textId="77777777" w:rsidR="00F15570" w:rsidRPr="00F15570" w:rsidRDefault="00F15570" w:rsidP="00F15570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</w:pPr>
            <w:r w:rsidRPr="00F15570"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  <w:t>200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282B4C" w14:textId="77777777" w:rsidR="00F15570" w:rsidRPr="00F15570" w:rsidRDefault="00F15570" w:rsidP="00F15570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</w:pPr>
            <w:r w:rsidRPr="00F15570"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  <w:t> 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11D6DF" w14:textId="77777777" w:rsidR="00F15570" w:rsidRPr="00F15570" w:rsidRDefault="00F15570" w:rsidP="00F15570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</w:pPr>
            <w:r w:rsidRPr="00F15570"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  <w:t> 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6CD320" w14:textId="77777777" w:rsidR="00F15570" w:rsidRPr="00F15570" w:rsidRDefault="00F15570" w:rsidP="00F15570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</w:pPr>
            <w:r w:rsidRPr="00F15570"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  <w:t> 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EC293F" w14:textId="77777777" w:rsidR="00F15570" w:rsidRPr="00F15570" w:rsidRDefault="00F15570" w:rsidP="00F15570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</w:pPr>
            <w:r w:rsidRPr="00F15570"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  <w:t> 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F74B2F" w14:textId="77777777" w:rsidR="00F15570" w:rsidRPr="00F15570" w:rsidRDefault="00F15570" w:rsidP="00F15570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</w:pPr>
            <w:r w:rsidRPr="00F15570"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0C44E2" w14:textId="77777777" w:rsidR="00F15570" w:rsidRPr="00F15570" w:rsidRDefault="00F15570" w:rsidP="00F15570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</w:pPr>
            <w:r w:rsidRPr="00F15570"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  <w:t> </w:t>
            </w:r>
          </w:p>
        </w:tc>
      </w:tr>
      <w:tr w:rsidR="00F15570" w:rsidRPr="00F15570" w14:paraId="161B46F3" w14:textId="77777777" w:rsidTr="004812DD">
        <w:trPr>
          <w:gridAfter w:val="1"/>
          <w:wAfter w:w="6" w:type="dxa"/>
          <w:trHeight w:val="318"/>
          <w:jc w:val="center"/>
        </w:trPr>
        <w:tc>
          <w:tcPr>
            <w:tcW w:w="1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7C817E" w14:textId="77777777" w:rsidR="00F15570" w:rsidRPr="00F15570" w:rsidRDefault="00F15570" w:rsidP="00F15570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</w:pPr>
            <w:r w:rsidRPr="00F15570"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  <w:t>CA_nxxxHF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809862" w14:textId="77777777" w:rsidR="00F15570" w:rsidRPr="00F15570" w:rsidRDefault="00F15570" w:rsidP="00F15570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</w:pPr>
            <w:r w:rsidRPr="00F15570"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  <w:t>100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62F118" w14:textId="77777777" w:rsidR="00F15570" w:rsidRPr="00F15570" w:rsidRDefault="00F15570" w:rsidP="00F15570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</w:pPr>
            <w:r w:rsidRPr="00F15570"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  <w:t>100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C80B8D" w14:textId="77777777" w:rsidR="00F15570" w:rsidRPr="00F15570" w:rsidRDefault="00F15570" w:rsidP="00F15570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</w:pPr>
            <w:r w:rsidRPr="00F15570"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  <w:t>100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6FCE01" w14:textId="77777777" w:rsidR="00F15570" w:rsidRPr="00F15570" w:rsidRDefault="00F15570" w:rsidP="00F15570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</w:pPr>
            <w:r w:rsidRPr="00F15570"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  <w:t>200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3ED587" w14:textId="77777777" w:rsidR="00F15570" w:rsidRPr="00F15570" w:rsidRDefault="00F15570" w:rsidP="00F15570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</w:pPr>
            <w:r w:rsidRPr="00F15570"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  <w:t>200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927BBB" w14:textId="77777777" w:rsidR="00F15570" w:rsidRPr="00F15570" w:rsidRDefault="00F15570" w:rsidP="00F15570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</w:pPr>
            <w:r w:rsidRPr="00F15570"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  <w:t>200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A166AF" w14:textId="77777777" w:rsidR="00F15570" w:rsidRPr="00F15570" w:rsidRDefault="00F15570" w:rsidP="00F15570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</w:pPr>
            <w:r w:rsidRPr="00F15570"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  <w:t>200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ED38CA" w14:textId="77777777" w:rsidR="00F15570" w:rsidRPr="00F15570" w:rsidRDefault="00F15570" w:rsidP="00F15570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</w:pPr>
            <w:r w:rsidRPr="00F15570"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  <w:t> 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A888D5" w14:textId="77777777" w:rsidR="00F15570" w:rsidRPr="00F15570" w:rsidRDefault="00F15570" w:rsidP="00F15570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</w:pPr>
            <w:r w:rsidRPr="00F15570"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  <w:t> 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9618FD" w14:textId="77777777" w:rsidR="00F15570" w:rsidRPr="00F15570" w:rsidRDefault="00F15570" w:rsidP="00F15570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</w:pPr>
            <w:r w:rsidRPr="00F15570"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  <w:t> 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4971F0" w14:textId="77777777" w:rsidR="00F15570" w:rsidRPr="00F15570" w:rsidRDefault="00F15570" w:rsidP="00F15570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</w:pPr>
            <w:r w:rsidRPr="00F15570"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A4B75D" w14:textId="77777777" w:rsidR="00F15570" w:rsidRPr="00F15570" w:rsidRDefault="00F15570" w:rsidP="00F15570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</w:pPr>
            <w:r w:rsidRPr="00F15570"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  <w:t> </w:t>
            </w:r>
          </w:p>
        </w:tc>
      </w:tr>
      <w:tr w:rsidR="00F15570" w:rsidRPr="00F15570" w14:paraId="51C0CF2D" w14:textId="77777777" w:rsidTr="004812DD">
        <w:trPr>
          <w:gridAfter w:val="1"/>
          <w:wAfter w:w="6" w:type="dxa"/>
          <w:trHeight w:val="318"/>
          <w:jc w:val="center"/>
        </w:trPr>
        <w:tc>
          <w:tcPr>
            <w:tcW w:w="1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7D9BCA" w14:textId="77777777" w:rsidR="00F15570" w:rsidRPr="00F15570" w:rsidRDefault="00F15570" w:rsidP="00F15570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</w:pPr>
            <w:r w:rsidRPr="00F15570"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  <w:t>CA_nxxxIF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CE611D" w14:textId="77777777" w:rsidR="00F15570" w:rsidRPr="00F15570" w:rsidRDefault="00F15570" w:rsidP="00F15570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</w:pPr>
            <w:r w:rsidRPr="00F15570"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  <w:t>100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704904" w14:textId="77777777" w:rsidR="00F15570" w:rsidRPr="00F15570" w:rsidRDefault="00F15570" w:rsidP="00F15570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</w:pPr>
            <w:r w:rsidRPr="00F15570"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  <w:t>100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ADC9C3" w14:textId="77777777" w:rsidR="00F15570" w:rsidRPr="00F15570" w:rsidRDefault="00F15570" w:rsidP="00F15570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</w:pPr>
            <w:r w:rsidRPr="00F15570"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  <w:t>100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2222BB" w14:textId="77777777" w:rsidR="00F15570" w:rsidRPr="00F15570" w:rsidRDefault="00F15570" w:rsidP="00F15570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</w:pPr>
            <w:r w:rsidRPr="00F15570"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  <w:t>100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9B3CD9" w14:textId="77777777" w:rsidR="00F15570" w:rsidRPr="00F15570" w:rsidRDefault="00F15570" w:rsidP="00F15570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</w:pPr>
            <w:r w:rsidRPr="00F15570"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  <w:t>200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7A0D4D" w14:textId="77777777" w:rsidR="00F15570" w:rsidRPr="00F15570" w:rsidRDefault="00F15570" w:rsidP="00F15570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</w:pPr>
            <w:r w:rsidRPr="00F15570"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  <w:t>200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5D0CD9" w14:textId="77777777" w:rsidR="00F15570" w:rsidRPr="00F15570" w:rsidRDefault="00F15570" w:rsidP="00F15570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</w:pPr>
            <w:r w:rsidRPr="00F15570"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  <w:t>200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C2E4C8" w14:textId="77777777" w:rsidR="00F15570" w:rsidRPr="00F15570" w:rsidRDefault="00F15570" w:rsidP="00F15570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</w:pPr>
            <w:r w:rsidRPr="00F15570"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  <w:t>200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CFA18D" w14:textId="77777777" w:rsidR="00F15570" w:rsidRPr="00F15570" w:rsidRDefault="00F15570" w:rsidP="00F15570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</w:pPr>
            <w:r w:rsidRPr="00F15570"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  <w:t> 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757059" w14:textId="77777777" w:rsidR="00F15570" w:rsidRPr="00F15570" w:rsidRDefault="00F15570" w:rsidP="00F15570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</w:pPr>
            <w:r w:rsidRPr="00F15570"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  <w:t> 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63BCCD" w14:textId="77777777" w:rsidR="00F15570" w:rsidRPr="00F15570" w:rsidRDefault="00F15570" w:rsidP="00F15570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</w:pPr>
            <w:r w:rsidRPr="00F15570"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4F06B2" w14:textId="77777777" w:rsidR="00F15570" w:rsidRPr="00F15570" w:rsidRDefault="00F15570" w:rsidP="00F15570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</w:pPr>
            <w:r w:rsidRPr="00F15570"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  <w:t> </w:t>
            </w:r>
          </w:p>
        </w:tc>
      </w:tr>
      <w:tr w:rsidR="00F15570" w:rsidRPr="00F15570" w14:paraId="34FD1387" w14:textId="77777777" w:rsidTr="004812DD">
        <w:trPr>
          <w:gridAfter w:val="1"/>
          <w:wAfter w:w="6" w:type="dxa"/>
          <w:trHeight w:val="318"/>
          <w:jc w:val="center"/>
        </w:trPr>
        <w:tc>
          <w:tcPr>
            <w:tcW w:w="1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D8DC91" w14:textId="77777777" w:rsidR="00F15570" w:rsidRPr="00F15570" w:rsidRDefault="00F15570" w:rsidP="00F15570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</w:pPr>
            <w:r w:rsidRPr="00F15570"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  <w:t>CA_nxxxJF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92A41B" w14:textId="77777777" w:rsidR="00F15570" w:rsidRPr="00F15570" w:rsidRDefault="00F15570" w:rsidP="00F15570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</w:pPr>
            <w:r w:rsidRPr="00F15570"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  <w:t>100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AE7C58" w14:textId="77777777" w:rsidR="00F15570" w:rsidRPr="00F15570" w:rsidRDefault="00F15570" w:rsidP="00F15570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</w:pPr>
            <w:r w:rsidRPr="00F15570"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  <w:t>100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E52253" w14:textId="77777777" w:rsidR="00F15570" w:rsidRPr="00F15570" w:rsidRDefault="00F15570" w:rsidP="00F15570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</w:pPr>
            <w:r w:rsidRPr="00F15570"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  <w:t>100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628247" w14:textId="77777777" w:rsidR="00F15570" w:rsidRPr="00F15570" w:rsidRDefault="00F15570" w:rsidP="00F15570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</w:pPr>
            <w:r w:rsidRPr="00F15570"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  <w:t>100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2C9324" w14:textId="77777777" w:rsidR="00F15570" w:rsidRPr="00F15570" w:rsidRDefault="00F15570" w:rsidP="00F15570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</w:pPr>
            <w:r w:rsidRPr="00F15570"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  <w:t>100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15B281" w14:textId="77777777" w:rsidR="00F15570" w:rsidRPr="00F15570" w:rsidRDefault="00F15570" w:rsidP="00F15570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</w:pPr>
            <w:r w:rsidRPr="00F15570"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  <w:t>200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6DE452" w14:textId="77777777" w:rsidR="00F15570" w:rsidRPr="00F15570" w:rsidRDefault="00F15570" w:rsidP="00F15570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</w:pPr>
            <w:r w:rsidRPr="00F15570"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  <w:t>200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DCCF04" w14:textId="77777777" w:rsidR="00F15570" w:rsidRPr="00F15570" w:rsidRDefault="00F15570" w:rsidP="00F15570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</w:pPr>
            <w:r w:rsidRPr="00F15570"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  <w:t>200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FEB341" w14:textId="77777777" w:rsidR="00F15570" w:rsidRPr="00F15570" w:rsidRDefault="00F15570" w:rsidP="00F15570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</w:pPr>
            <w:r w:rsidRPr="00F15570"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  <w:t>200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2FA68B" w14:textId="77777777" w:rsidR="00F15570" w:rsidRPr="00F15570" w:rsidRDefault="00F15570" w:rsidP="00F15570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</w:pPr>
            <w:r w:rsidRPr="00F15570"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  <w:t> 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150BEC" w14:textId="77777777" w:rsidR="00F15570" w:rsidRPr="00F15570" w:rsidRDefault="00F15570" w:rsidP="00F15570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</w:pPr>
            <w:r w:rsidRPr="00F15570"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772617" w14:textId="77777777" w:rsidR="00F15570" w:rsidRPr="00F15570" w:rsidRDefault="00F15570" w:rsidP="00F15570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</w:pPr>
            <w:r w:rsidRPr="00F15570"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  <w:t> </w:t>
            </w:r>
          </w:p>
        </w:tc>
      </w:tr>
      <w:tr w:rsidR="00F15570" w:rsidRPr="00F15570" w14:paraId="262987A9" w14:textId="77777777" w:rsidTr="004812DD">
        <w:trPr>
          <w:gridAfter w:val="1"/>
          <w:wAfter w:w="6" w:type="dxa"/>
          <w:trHeight w:val="318"/>
          <w:jc w:val="center"/>
        </w:trPr>
        <w:tc>
          <w:tcPr>
            <w:tcW w:w="1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E2ED58" w14:textId="77777777" w:rsidR="00F15570" w:rsidRPr="00F15570" w:rsidRDefault="00F15570" w:rsidP="00F15570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</w:pPr>
            <w:r w:rsidRPr="00F15570"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  <w:t>CA_nxxxKF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B837DC" w14:textId="77777777" w:rsidR="00F15570" w:rsidRPr="00F15570" w:rsidRDefault="00F15570" w:rsidP="00F15570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</w:pPr>
            <w:r w:rsidRPr="00F15570"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  <w:t>100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43EC87" w14:textId="77777777" w:rsidR="00F15570" w:rsidRPr="00F15570" w:rsidRDefault="00F15570" w:rsidP="00F15570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</w:pPr>
            <w:r w:rsidRPr="00F15570"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  <w:t>100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D5EFC0" w14:textId="77777777" w:rsidR="00F15570" w:rsidRPr="00F15570" w:rsidRDefault="00F15570" w:rsidP="00F15570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</w:pPr>
            <w:r w:rsidRPr="00F15570"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  <w:t>100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5B8A7E" w14:textId="77777777" w:rsidR="00F15570" w:rsidRPr="00F15570" w:rsidRDefault="00F15570" w:rsidP="00F15570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</w:pPr>
            <w:r w:rsidRPr="00F15570"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  <w:t>100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DCD36D" w14:textId="77777777" w:rsidR="00F15570" w:rsidRPr="00F15570" w:rsidRDefault="00F15570" w:rsidP="00F15570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</w:pPr>
            <w:r w:rsidRPr="00F15570"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  <w:t>100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A7B34B" w14:textId="77777777" w:rsidR="00F15570" w:rsidRPr="00F15570" w:rsidRDefault="00F15570" w:rsidP="00F15570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</w:pPr>
            <w:r w:rsidRPr="00F15570"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  <w:t>100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963503" w14:textId="77777777" w:rsidR="00F15570" w:rsidRPr="00F15570" w:rsidRDefault="00F15570" w:rsidP="00F15570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</w:pPr>
            <w:r w:rsidRPr="00F15570"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  <w:t>200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7C9C18" w14:textId="77777777" w:rsidR="00F15570" w:rsidRPr="00F15570" w:rsidRDefault="00F15570" w:rsidP="00F15570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</w:pPr>
            <w:r w:rsidRPr="00F15570"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  <w:t>200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7CFCB2" w14:textId="77777777" w:rsidR="00F15570" w:rsidRPr="00F15570" w:rsidRDefault="00F15570" w:rsidP="00F15570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</w:pPr>
            <w:r w:rsidRPr="00F15570"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  <w:t>200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F6E013" w14:textId="77777777" w:rsidR="00F15570" w:rsidRPr="00F15570" w:rsidRDefault="00F15570" w:rsidP="00F15570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</w:pPr>
            <w:r w:rsidRPr="00F15570"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  <w:t>200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FF2793" w14:textId="77777777" w:rsidR="00F15570" w:rsidRPr="00F15570" w:rsidRDefault="00F15570" w:rsidP="00F15570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</w:pPr>
            <w:r w:rsidRPr="00F15570"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9DF0BE" w14:textId="77777777" w:rsidR="00F15570" w:rsidRPr="00F15570" w:rsidRDefault="00F15570" w:rsidP="00F15570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</w:pPr>
            <w:r w:rsidRPr="00F15570"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  <w:t> </w:t>
            </w:r>
          </w:p>
        </w:tc>
      </w:tr>
      <w:tr w:rsidR="00F15570" w:rsidRPr="00F15570" w14:paraId="2105A25C" w14:textId="77777777" w:rsidTr="004812DD">
        <w:trPr>
          <w:gridAfter w:val="1"/>
          <w:wAfter w:w="6" w:type="dxa"/>
          <w:trHeight w:val="318"/>
          <w:jc w:val="center"/>
        </w:trPr>
        <w:tc>
          <w:tcPr>
            <w:tcW w:w="1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4621AF" w14:textId="77777777" w:rsidR="00F15570" w:rsidRPr="00F15570" w:rsidRDefault="00F15570" w:rsidP="00F15570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</w:pPr>
            <w:r w:rsidRPr="00F15570"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  <w:t>CA_nxxxLF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86EE65" w14:textId="77777777" w:rsidR="00F15570" w:rsidRPr="00F15570" w:rsidRDefault="00F15570" w:rsidP="00F15570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</w:pPr>
            <w:r w:rsidRPr="00F15570"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  <w:t>100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747EE6" w14:textId="77777777" w:rsidR="00F15570" w:rsidRPr="00F15570" w:rsidRDefault="00F15570" w:rsidP="00F15570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</w:pPr>
            <w:r w:rsidRPr="00F15570"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  <w:t>100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34E7BE" w14:textId="77777777" w:rsidR="00F15570" w:rsidRPr="00F15570" w:rsidRDefault="00F15570" w:rsidP="00F15570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</w:pPr>
            <w:r w:rsidRPr="00F15570"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  <w:t>100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AB219D" w14:textId="77777777" w:rsidR="00F15570" w:rsidRPr="00F15570" w:rsidRDefault="00F15570" w:rsidP="00F15570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</w:pPr>
            <w:r w:rsidRPr="00F15570"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  <w:t>100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3569B6" w14:textId="77777777" w:rsidR="00F15570" w:rsidRPr="00F15570" w:rsidRDefault="00F15570" w:rsidP="00F15570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</w:pPr>
            <w:r w:rsidRPr="00F15570"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  <w:t>100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25579D" w14:textId="77777777" w:rsidR="00F15570" w:rsidRPr="00F15570" w:rsidRDefault="00F15570" w:rsidP="00F15570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</w:pPr>
            <w:r w:rsidRPr="00F15570"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  <w:t>100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9EFC79" w14:textId="77777777" w:rsidR="00F15570" w:rsidRPr="00F15570" w:rsidRDefault="00F15570" w:rsidP="00F15570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</w:pPr>
            <w:r w:rsidRPr="00F15570"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  <w:t>100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489103" w14:textId="77777777" w:rsidR="00F15570" w:rsidRPr="00F15570" w:rsidRDefault="00F15570" w:rsidP="00F15570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</w:pPr>
            <w:r w:rsidRPr="00F15570"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  <w:t>200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EFFEDF" w14:textId="77777777" w:rsidR="00F15570" w:rsidRPr="00F15570" w:rsidRDefault="00F15570" w:rsidP="00F15570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</w:pPr>
            <w:r w:rsidRPr="00F15570"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  <w:t>200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11A899" w14:textId="77777777" w:rsidR="00F15570" w:rsidRPr="00F15570" w:rsidRDefault="00F15570" w:rsidP="00F15570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</w:pPr>
            <w:r w:rsidRPr="00F15570"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  <w:t>200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7DCB87" w14:textId="77777777" w:rsidR="00F15570" w:rsidRPr="00F15570" w:rsidRDefault="00F15570" w:rsidP="00F15570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</w:pPr>
            <w:r w:rsidRPr="00F15570"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  <w:t>200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F5BAA1" w14:textId="77777777" w:rsidR="00F15570" w:rsidRPr="00F15570" w:rsidRDefault="00F15570" w:rsidP="00F15570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</w:pPr>
            <w:r w:rsidRPr="00F15570"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  <w:t> </w:t>
            </w:r>
          </w:p>
        </w:tc>
      </w:tr>
    </w:tbl>
    <w:p w14:paraId="66225407" w14:textId="62EEFFB3" w:rsidR="009C3639" w:rsidRDefault="009C3639" w:rsidP="00A21486">
      <w:pPr>
        <w:spacing w:after="0"/>
        <w:jc w:val="both"/>
        <w:rPr>
          <w:rFonts w:ascii="Arial" w:hAnsi="Arial" w:cs="Arial"/>
          <w:bCs/>
        </w:rPr>
      </w:pPr>
    </w:p>
    <w:p w14:paraId="05D46BD2" w14:textId="1637CD81" w:rsidR="00F15570" w:rsidRPr="001A7772" w:rsidRDefault="004812DD" w:rsidP="004812DD">
      <w:pPr>
        <w:spacing w:after="120"/>
        <w:jc w:val="center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Table 2-2 Option 2 CA configurations</w:t>
      </w:r>
    </w:p>
    <w:p w14:paraId="6FF7FB6E" w14:textId="77777777" w:rsidR="006C3AA1" w:rsidRDefault="006C3AA1" w:rsidP="00A21486">
      <w:pPr>
        <w:spacing w:after="0"/>
        <w:jc w:val="both"/>
        <w:rPr>
          <w:rFonts w:ascii="Arial" w:hAnsi="Arial" w:cs="Arial"/>
        </w:rPr>
      </w:pPr>
    </w:p>
    <w:p w14:paraId="51B9AAE4" w14:textId="263D195B" w:rsidR="004812DD" w:rsidRDefault="004812DD" w:rsidP="00E54B95">
      <w:pPr>
        <w:spacing w:after="120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For Option 4, each CA BW class can support more than one CA configurations, as shown in Table 2-</w:t>
      </w:r>
      <w:r w:rsidR="00EB6069">
        <w:rPr>
          <w:rFonts w:ascii="Arial" w:hAnsi="Arial" w:cs="Arial"/>
          <w:bCs/>
        </w:rPr>
        <w:t>3</w:t>
      </w:r>
      <w:r>
        <w:rPr>
          <w:rFonts w:ascii="Arial" w:hAnsi="Arial" w:cs="Arial"/>
          <w:bCs/>
        </w:rPr>
        <w:t>.</w:t>
      </w:r>
    </w:p>
    <w:p w14:paraId="16C72C5B" w14:textId="77777777" w:rsidR="006C3AA1" w:rsidRPr="004812DD" w:rsidRDefault="006C3AA1" w:rsidP="006C3AA1">
      <w:pPr>
        <w:spacing w:after="0"/>
        <w:jc w:val="both"/>
        <w:rPr>
          <w:rFonts w:ascii="Arial" w:hAnsi="Arial" w:cs="Arial"/>
          <w:bCs/>
        </w:rPr>
      </w:pPr>
    </w:p>
    <w:tbl>
      <w:tblPr>
        <w:tblW w:w="9751" w:type="dxa"/>
        <w:jc w:val="center"/>
        <w:tblLook w:val="04A0" w:firstRow="1" w:lastRow="0" w:firstColumn="1" w:lastColumn="0" w:noHBand="0" w:noVBand="1"/>
      </w:tblPr>
      <w:tblGrid>
        <w:gridCol w:w="1241"/>
        <w:gridCol w:w="707"/>
        <w:gridCol w:w="706"/>
        <w:gridCol w:w="706"/>
        <w:gridCol w:w="706"/>
        <w:gridCol w:w="706"/>
        <w:gridCol w:w="706"/>
        <w:gridCol w:w="706"/>
        <w:gridCol w:w="706"/>
        <w:gridCol w:w="706"/>
        <w:gridCol w:w="723"/>
        <w:gridCol w:w="723"/>
        <w:gridCol w:w="709"/>
      </w:tblGrid>
      <w:tr w:rsidR="004812DD" w:rsidRPr="00F15570" w14:paraId="349CB42F" w14:textId="77777777" w:rsidTr="005C25FF">
        <w:trPr>
          <w:trHeight w:val="318"/>
          <w:jc w:val="center"/>
        </w:trPr>
        <w:tc>
          <w:tcPr>
            <w:tcW w:w="12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C0EEF6" w14:textId="77777777" w:rsidR="004812DD" w:rsidRPr="00F15570" w:rsidRDefault="004812DD" w:rsidP="003934BA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n-US" w:eastAsia="zh-TW"/>
              </w:rPr>
            </w:pPr>
            <w:r w:rsidRPr="00F15570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n-US" w:eastAsia="zh-TW"/>
              </w:rPr>
              <w:lastRenderedPageBreak/>
              <w:t>CA Configuration</w:t>
            </w:r>
          </w:p>
        </w:tc>
        <w:tc>
          <w:tcPr>
            <w:tcW w:w="8510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9C0C9D" w14:textId="77777777" w:rsidR="004812DD" w:rsidRPr="00F15570" w:rsidRDefault="004812DD" w:rsidP="003934BA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n-US" w:eastAsia="zh-TW"/>
              </w:rPr>
            </w:pPr>
            <w:r w:rsidRPr="00F15570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n-US" w:eastAsia="zh-TW"/>
              </w:rPr>
              <w:t>Carrier Bandwidth (MHz)</w:t>
            </w:r>
          </w:p>
        </w:tc>
      </w:tr>
      <w:tr w:rsidR="004812DD" w:rsidRPr="00F15570" w14:paraId="66A52BFC" w14:textId="77777777" w:rsidTr="005C25FF">
        <w:trPr>
          <w:trHeight w:val="318"/>
          <w:jc w:val="center"/>
        </w:trPr>
        <w:tc>
          <w:tcPr>
            <w:tcW w:w="12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B93E0C" w14:textId="77777777" w:rsidR="004812DD" w:rsidRPr="00F15570" w:rsidRDefault="004812DD" w:rsidP="003934BA">
            <w:pPr>
              <w:spacing w:after="0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n-US" w:eastAsia="zh-TW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8E3D6F" w14:textId="77777777" w:rsidR="004812DD" w:rsidRPr="00F15570" w:rsidRDefault="004812DD" w:rsidP="003934BA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n-US" w:eastAsia="zh-TW"/>
              </w:rPr>
            </w:pPr>
            <w:r w:rsidRPr="00F15570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n-US" w:eastAsia="zh-TW"/>
              </w:rPr>
              <w:t>CC1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D79487" w14:textId="77777777" w:rsidR="004812DD" w:rsidRPr="00F15570" w:rsidRDefault="004812DD" w:rsidP="003934BA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n-US" w:eastAsia="zh-TW"/>
              </w:rPr>
            </w:pPr>
            <w:r w:rsidRPr="00F15570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n-US" w:eastAsia="zh-TW"/>
              </w:rPr>
              <w:t>CC2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69EAA4" w14:textId="77777777" w:rsidR="004812DD" w:rsidRPr="00F15570" w:rsidRDefault="004812DD" w:rsidP="003934BA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n-US" w:eastAsia="zh-TW"/>
              </w:rPr>
            </w:pPr>
            <w:r w:rsidRPr="00F15570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n-US" w:eastAsia="zh-TW"/>
              </w:rPr>
              <w:t>CC3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5B6920" w14:textId="77777777" w:rsidR="004812DD" w:rsidRPr="00F15570" w:rsidRDefault="004812DD" w:rsidP="003934BA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n-US" w:eastAsia="zh-TW"/>
              </w:rPr>
            </w:pPr>
            <w:r w:rsidRPr="00F15570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n-US" w:eastAsia="zh-TW"/>
              </w:rPr>
              <w:t>CC4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DCB869" w14:textId="77777777" w:rsidR="004812DD" w:rsidRPr="00F15570" w:rsidRDefault="004812DD" w:rsidP="003934BA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n-US" w:eastAsia="zh-TW"/>
              </w:rPr>
            </w:pPr>
            <w:r w:rsidRPr="00F15570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n-US" w:eastAsia="zh-TW"/>
              </w:rPr>
              <w:t>CC5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9B4812" w14:textId="77777777" w:rsidR="004812DD" w:rsidRPr="00F15570" w:rsidRDefault="004812DD" w:rsidP="003934BA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n-US" w:eastAsia="zh-TW"/>
              </w:rPr>
            </w:pPr>
            <w:r w:rsidRPr="00F15570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n-US" w:eastAsia="zh-TW"/>
              </w:rPr>
              <w:t>CC6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28AFA8" w14:textId="77777777" w:rsidR="004812DD" w:rsidRPr="00F15570" w:rsidRDefault="004812DD" w:rsidP="003934BA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n-US" w:eastAsia="zh-TW"/>
              </w:rPr>
            </w:pPr>
            <w:r w:rsidRPr="00F15570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n-US" w:eastAsia="zh-TW"/>
              </w:rPr>
              <w:t>CC7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E7A70F" w14:textId="77777777" w:rsidR="004812DD" w:rsidRPr="00F15570" w:rsidRDefault="004812DD" w:rsidP="003934BA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n-US" w:eastAsia="zh-TW"/>
              </w:rPr>
            </w:pPr>
            <w:r w:rsidRPr="00F15570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n-US" w:eastAsia="zh-TW"/>
              </w:rPr>
              <w:t>CC8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00BAED" w14:textId="77777777" w:rsidR="004812DD" w:rsidRPr="00F15570" w:rsidRDefault="004812DD" w:rsidP="003934BA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n-US" w:eastAsia="zh-TW"/>
              </w:rPr>
            </w:pPr>
            <w:r w:rsidRPr="00F15570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n-US" w:eastAsia="zh-TW"/>
              </w:rPr>
              <w:t>CC9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0FCCB9" w14:textId="77777777" w:rsidR="004812DD" w:rsidRPr="00F15570" w:rsidRDefault="004812DD" w:rsidP="003934BA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n-US" w:eastAsia="zh-TW"/>
              </w:rPr>
            </w:pPr>
            <w:r w:rsidRPr="00F15570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n-US" w:eastAsia="zh-TW"/>
              </w:rPr>
              <w:t>CC10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2D98A4" w14:textId="77777777" w:rsidR="004812DD" w:rsidRPr="00F15570" w:rsidRDefault="004812DD" w:rsidP="003934BA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n-US" w:eastAsia="zh-TW"/>
              </w:rPr>
            </w:pPr>
            <w:r w:rsidRPr="00F15570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n-US" w:eastAsia="zh-TW"/>
              </w:rPr>
              <w:t>CC11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45B7B3" w14:textId="77777777" w:rsidR="004812DD" w:rsidRPr="00F15570" w:rsidRDefault="004812DD" w:rsidP="003934BA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n-US" w:eastAsia="zh-TW"/>
              </w:rPr>
            </w:pPr>
            <w:r w:rsidRPr="00F15570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n-US" w:eastAsia="zh-TW"/>
              </w:rPr>
              <w:t>CC12</w:t>
            </w:r>
          </w:p>
        </w:tc>
      </w:tr>
      <w:tr w:rsidR="004812DD" w:rsidRPr="00F15570" w14:paraId="3BCBD931" w14:textId="77777777" w:rsidTr="005C25FF">
        <w:trPr>
          <w:trHeight w:val="318"/>
          <w:jc w:val="center"/>
        </w:trPr>
        <w:tc>
          <w:tcPr>
            <w:tcW w:w="12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955A35" w14:textId="6594ADE5" w:rsidR="004812DD" w:rsidRPr="00F15570" w:rsidRDefault="004812DD" w:rsidP="003934BA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</w:pPr>
            <w:r w:rsidRPr="00F15570"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  <w:t>CA_nxxx</w:t>
            </w:r>
            <w:r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  <w:t>V2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EA0D31" w14:textId="77777777" w:rsidR="003D0F89" w:rsidRDefault="003D0F89" w:rsidP="003D0F89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  <w:t>50,</w:t>
            </w:r>
          </w:p>
          <w:p w14:paraId="4731CC58" w14:textId="77777777" w:rsidR="003D0F89" w:rsidRDefault="003D0F89" w:rsidP="003D0F89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  <w:t>100,</w:t>
            </w:r>
          </w:p>
          <w:p w14:paraId="21B2802B" w14:textId="474AC85D" w:rsidR="003D0F89" w:rsidRPr="00F15570" w:rsidRDefault="003D0F89" w:rsidP="003D0F89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  <w:t>200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3B2C89" w14:textId="77777777" w:rsidR="003D0F89" w:rsidRDefault="003D0F89" w:rsidP="003D0F89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  <w:t>100,</w:t>
            </w:r>
          </w:p>
          <w:p w14:paraId="57EBAE16" w14:textId="23B8B60C" w:rsidR="003D0F89" w:rsidRPr="00F15570" w:rsidRDefault="003D0F89" w:rsidP="003934BA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  <w:t>200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82723D" w14:textId="002CA51B" w:rsidR="004812DD" w:rsidRPr="00F15570" w:rsidRDefault="004812DD" w:rsidP="003934BA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654562" w14:textId="4BC6BFDE" w:rsidR="004812DD" w:rsidRPr="00F15570" w:rsidRDefault="004812DD" w:rsidP="003934BA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23956B" w14:textId="22BB974C" w:rsidR="004812DD" w:rsidRPr="00F15570" w:rsidRDefault="004812DD" w:rsidP="003934BA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281B63" w14:textId="11A7F2D6" w:rsidR="004812DD" w:rsidRPr="00F15570" w:rsidRDefault="004812DD" w:rsidP="003934BA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AF85FF" w14:textId="731BC65E" w:rsidR="004812DD" w:rsidRPr="00F15570" w:rsidRDefault="004812DD" w:rsidP="003934BA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B46A18" w14:textId="0B96010F" w:rsidR="004812DD" w:rsidRPr="00F15570" w:rsidRDefault="004812DD" w:rsidP="003934BA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56E81E" w14:textId="14B34823" w:rsidR="004812DD" w:rsidRPr="00F15570" w:rsidRDefault="004812DD" w:rsidP="003934BA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13B916" w14:textId="77777777" w:rsidR="004812DD" w:rsidRPr="00F15570" w:rsidRDefault="004812DD" w:rsidP="003934BA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</w:pPr>
            <w:r w:rsidRPr="00F15570"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  <w:t> 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B07A4D" w14:textId="77777777" w:rsidR="004812DD" w:rsidRPr="00F15570" w:rsidRDefault="004812DD" w:rsidP="003934BA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</w:pPr>
            <w:r w:rsidRPr="00F15570"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50B8BC" w14:textId="77777777" w:rsidR="004812DD" w:rsidRPr="00F15570" w:rsidRDefault="004812DD" w:rsidP="003934BA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</w:pPr>
            <w:r w:rsidRPr="00F15570"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  <w:t> </w:t>
            </w:r>
          </w:p>
        </w:tc>
      </w:tr>
      <w:tr w:rsidR="004812DD" w:rsidRPr="00F15570" w14:paraId="0DD04F16" w14:textId="77777777" w:rsidTr="005C25FF">
        <w:trPr>
          <w:trHeight w:val="318"/>
          <w:jc w:val="center"/>
        </w:trPr>
        <w:tc>
          <w:tcPr>
            <w:tcW w:w="12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57FEED" w14:textId="3DB808BC" w:rsidR="004812DD" w:rsidRPr="00F15570" w:rsidRDefault="004812DD" w:rsidP="003934BA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</w:pPr>
            <w:r w:rsidRPr="00F15570"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  <w:t>CA_nxxx</w:t>
            </w:r>
            <w:r w:rsidR="003D0F89"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  <w:t>V3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7384F4" w14:textId="77777777" w:rsidR="004812DD" w:rsidRDefault="003D0F89" w:rsidP="003934BA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  <w:t>50,</w:t>
            </w:r>
          </w:p>
          <w:p w14:paraId="26D4E030" w14:textId="77777777" w:rsidR="003D0F89" w:rsidRDefault="003D0F89" w:rsidP="003934BA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  <w:t>100,</w:t>
            </w:r>
          </w:p>
          <w:p w14:paraId="48DB8092" w14:textId="228015E6" w:rsidR="003D0F89" w:rsidRPr="00F15570" w:rsidRDefault="003D0F89" w:rsidP="003934BA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  <w:t>200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83BE4D" w14:textId="77777777" w:rsidR="004812DD" w:rsidRDefault="004812DD" w:rsidP="003934BA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</w:pPr>
            <w:r w:rsidRPr="00F15570"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  <w:t>100</w:t>
            </w:r>
            <w:r w:rsidR="003D0F89"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  <w:t>,</w:t>
            </w:r>
          </w:p>
          <w:p w14:paraId="27E03CE7" w14:textId="11575E94" w:rsidR="003D0F89" w:rsidRPr="00F15570" w:rsidRDefault="003D0F89" w:rsidP="003934BA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  <w:t>200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789078" w14:textId="77777777" w:rsidR="004812DD" w:rsidRDefault="004812DD" w:rsidP="003934BA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</w:pPr>
            <w:r w:rsidRPr="00F15570"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  <w:t>100</w:t>
            </w:r>
            <w:r w:rsidR="003D0F89"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  <w:t>,</w:t>
            </w:r>
          </w:p>
          <w:p w14:paraId="608D37EB" w14:textId="14CCFC82" w:rsidR="003D0F89" w:rsidRPr="00F15570" w:rsidRDefault="003D0F89" w:rsidP="003934BA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  <w:t>200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A70F95" w14:textId="16FFBC81" w:rsidR="004812DD" w:rsidRPr="00F15570" w:rsidRDefault="004812DD" w:rsidP="003934BA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0D9F78" w14:textId="348C060F" w:rsidR="004812DD" w:rsidRPr="00F15570" w:rsidRDefault="004812DD" w:rsidP="003934BA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AB9E59" w14:textId="2F40D7CF" w:rsidR="004812DD" w:rsidRPr="00F15570" w:rsidRDefault="004812DD" w:rsidP="003934BA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E6C1C8" w14:textId="22EA3F47" w:rsidR="004812DD" w:rsidRPr="00F15570" w:rsidRDefault="004812DD" w:rsidP="003934BA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A4DC77" w14:textId="42E69C3C" w:rsidR="004812DD" w:rsidRPr="00F15570" w:rsidRDefault="004812DD" w:rsidP="003934BA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AA8DA9" w14:textId="2F42A0A9" w:rsidR="004812DD" w:rsidRPr="00F15570" w:rsidRDefault="004812DD" w:rsidP="003934BA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094A5C" w14:textId="23B9D8FD" w:rsidR="004812DD" w:rsidRPr="00F15570" w:rsidRDefault="004812DD" w:rsidP="003934BA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768D94" w14:textId="77777777" w:rsidR="004812DD" w:rsidRPr="00F15570" w:rsidRDefault="004812DD" w:rsidP="003934BA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</w:pPr>
            <w:r w:rsidRPr="00F15570"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223ECF" w14:textId="77777777" w:rsidR="004812DD" w:rsidRPr="00F15570" w:rsidRDefault="004812DD" w:rsidP="003934BA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</w:pPr>
            <w:r w:rsidRPr="00F15570"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  <w:t> </w:t>
            </w:r>
          </w:p>
        </w:tc>
      </w:tr>
      <w:tr w:rsidR="004812DD" w:rsidRPr="00F15570" w14:paraId="2B627ADE" w14:textId="77777777" w:rsidTr="005C25FF">
        <w:trPr>
          <w:trHeight w:val="318"/>
          <w:jc w:val="center"/>
        </w:trPr>
        <w:tc>
          <w:tcPr>
            <w:tcW w:w="12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76C833" w14:textId="111BE326" w:rsidR="004812DD" w:rsidRPr="00F15570" w:rsidRDefault="004812DD" w:rsidP="003934BA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</w:pPr>
            <w:r w:rsidRPr="00F15570"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  <w:t>CA_nxxx</w:t>
            </w:r>
            <w:r w:rsidR="003D0F89"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  <w:t>V4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F5096F" w14:textId="77777777" w:rsidR="004812DD" w:rsidRDefault="003D0F89" w:rsidP="003934BA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  <w:t>50,</w:t>
            </w:r>
          </w:p>
          <w:p w14:paraId="140E33B2" w14:textId="77777777" w:rsidR="003D0F89" w:rsidRDefault="003D0F89" w:rsidP="003934BA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  <w:t>100,</w:t>
            </w:r>
          </w:p>
          <w:p w14:paraId="66EB11C2" w14:textId="3F4F154B" w:rsidR="003D0F89" w:rsidRPr="00F15570" w:rsidRDefault="003D0F89" w:rsidP="003934BA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  <w:t>200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DEBBC1" w14:textId="77777777" w:rsidR="004812DD" w:rsidRDefault="004812DD" w:rsidP="003934BA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</w:pPr>
            <w:r w:rsidRPr="00F15570"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  <w:t>100</w:t>
            </w:r>
            <w:r w:rsidR="003D0F89"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  <w:t>,</w:t>
            </w:r>
          </w:p>
          <w:p w14:paraId="63153962" w14:textId="3B0A756F" w:rsidR="003D0F89" w:rsidRPr="00F15570" w:rsidRDefault="003D0F89" w:rsidP="003934BA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  <w:t>200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FA94D0" w14:textId="77777777" w:rsidR="004812DD" w:rsidRDefault="004812DD" w:rsidP="003934BA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</w:pPr>
            <w:r w:rsidRPr="00F15570"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  <w:t>100</w:t>
            </w:r>
            <w:r w:rsidR="003D0F89"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  <w:t>,</w:t>
            </w:r>
          </w:p>
          <w:p w14:paraId="404752BF" w14:textId="63614C73" w:rsidR="003D0F89" w:rsidRPr="00F15570" w:rsidRDefault="003D0F89" w:rsidP="003934BA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  <w:t>200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66887B" w14:textId="77777777" w:rsidR="004812DD" w:rsidRDefault="004812DD" w:rsidP="003934BA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</w:pPr>
            <w:r w:rsidRPr="00F15570"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  <w:t>100</w:t>
            </w:r>
            <w:r w:rsidR="003D0F89"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  <w:t>,</w:t>
            </w:r>
          </w:p>
          <w:p w14:paraId="0B3E43AE" w14:textId="66DC91EB" w:rsidR="003D0F89" w:rsidRPr="00F15570" w:rsidRDefault="003D0F89" w:rsidP="003934BA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  <w:t>200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B718F7" w14:textId="4D6AE2F8" w:rsidR="004812DD" w:rsidRPr="00F15570" w:rsidRDefault="004812DD" w:rsidP="003934BA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45A2C3" w14:textId="3C182943" w:rsidR="004812DD" w:rsidRPr="00F15570" w:rsidRDefault="004812DD" w:rsidP="003934BA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81BD06" w14:textId="6012A69B" w:rsidR="004812DD" w:rsidRPr="00F15570" w:rsidRDefault="004812DD" w:rsidP="003934BA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3D7322" w14:textId="468E60CD" w:rsidR="004812DD" w:rsidRPr="00F15570" w:rsidRDefault="004812DD" w:rsidP="003934BA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76D07F" w14:textId="5F245FCE" w:rsidR="004812DD" w:rsidRPr="00F15570" w:rsidRDefault="004812DD" w:rsidP="003934BA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295666" w14:textId="117C38AE" w:rsidR="004812DD" w:rsidRPr="00F15570" w:rsidRDefault="004812DD" w:rsidP="003934BA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E48516" w14:textId="659732B1" w:rsidR="004812DD" w:rsidRPr="00F15570" w:rsidRDefault="004812DD" w:rsidP="003934BA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D26467" w14:textId="77777777" w:rsidR="004812DD" w:rsidRPr="00F15570" w:rsidRDefault="004812DD" w:rsidP="003934BA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</w:pPr>
            <w:r w:rsidRPr="00F15570"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  <w:t> </w:t>
            </w:r>
          </w:p>
        </w:tc>
      </w:tr>
      <w:tr w:rsidR="004812DD" w:rsidRPr="00F15570" w14:paraId="6A43F6C2" w14:textId="77777777" w:rsidTr="005C25FF">
        <w:trPr>
          <w:trHeight w:val="318"/>
          <w:jc w:val="center"/>
        </w:trPr>
        <w:tc>
          <w:tcPr>
            <w:tcW w:w="12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105A01" w14:textId="10EE38E3" w:rsidR="004812DD" w:rsidRPr="00F15570" w:rsidRDefault="004812DD" w:rsidP="003934BA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</w:pPr>
            <w:r w:rsidRPr="00F15570"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  <w:t>CA_nxxx</w:t>
            </w:r>
            <w:r w:rsidR="005C25FF"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  <w:t>V5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C0C7CA" w14:textId="77777777" w:rsidR="004812DD" w:rsidRDefault="005C25FF" w:rsidP="003934BA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  <w:t>50,</w:t>
            </w:r>
          </w:p>
          <w:p w14:paraId="1A59E3E2" w14:textId="196DFAD3" w:rsidR="005C25FF" w:rsidRPr="00F15570" w:rsidRDefault="005C25FF" w:rsidP="005C25FF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</w:pPr>
            <w:r w:rsidRPr="00D80235">
              <w:rPr>
                <w:rFonts w:ascii="Calibri" w:hAnsi="Calibri" w:cs="Calibri"/>
                <w:color w:val="FF0000"/>
                <w:sz w:val="18"/>
                <w:szCs w:val="18"/>
                <w:lang w:val="en-US" w:eastAsia="zh-TW"/>
              </w:rPr>
              <w:t>100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0D20F2" w14:textId="77777777" w:rsidR="005C25FF" w:rsidRDefault="004812DD" w:rsidP="005C25FF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</w:pPr>
            <w:r w:rsidRPr="00F15570"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  <w:t>100</w:t>
            </w:r>
            <w:r w:rsidR="005C25FF"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  <w:t>,</w:t>
            </w:r>
          </w:p>
          <w:p w14:paraId="058810F9" w14:textId="5FCB0473" w:rsidR="005C25FF" w:rsidRPr="00F15570" w:rsidRDefault="005C25FF" w:rsidP="005C25FF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</w:pPr>
            <w:r w:rsidRPr="00D80235">
              <w:rPr>
                <w:rFonts w:ascii="Calibri" w:hAnsi="Calibri" w:cs="Calibri"/>
                <w:color w:val="FF0000"/>
                <w:sz w:val="18"/>
                <w:szCs w:val="18"/>
                <w:lang w:val="en-US" w:eastAsia="zh-TW"/>
              </w:rPr>
              <w:t>200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98C1A1" w14:textId="77777777" w:rsidR="004812DD" w:rsidRDefault="004812DD" w:rsidP="003934BA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</w:pPr>
            <w:r w:rsidRPr="00F15570"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  <w:t>100</w:t>
            </w:r>
            <w:r w:rsidR="005C25FF"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  <w:t>,</w:t>
            </w:r>
          </w:p>
          <w:p w14:paraId="4FFFD8F4" w14:textId="1C9B84C3" w:rsidR="005C25FF" w:rsidRPr="00F15570" w:rsidRDefault="005C25FF" w:rsidP="003934BA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</w:pPr>
            <w:r w:rsidRPr="00D80235">
              <w:rPr>
                <w:rFonts w:ascii="Calibri" w:hAnsi="Calibri" w:cs="Calibri"/>
                <w:color w:val="FF0000"/>
                <w:sz w:val="18"/>
                <w:szCs w:val="18"/>
                <w:lang w:val="en-US" w:eastAsia="zh-TW"/>
              </w:rPr>
              <w:t>200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4E1B20" w14:textId="77777777" w:rsidR="004812DD" w:rsidRDefault="004812DD" w:rsidP="003934BA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</w:pPr>
            <w:r w:rsidRPr="00F15570"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  <w:t>100</w:t>
            </w:r>
            <w:r w:rsidR="005C25FF"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  <w:t>,</w:t>
            </w:r>
          </w:p>
          <w:p w14:paraId="2532E0D5" w14:textId="6F286040" w:rsidR="005C25FF" w:rsidRPr="00F15570" w:rsidRDefault="005C25FF" w:rsidP="003934BA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</w:pPr>
            <w:r w:rsidRPr="00D80235">
              <w:rPr>
                <w:rFonts w:ascii="Calibri" w:hAnsi="Calibri" w:cs="Calibri"/>
                <w:color w:val="FF0000"/>
                <w:sz w:val="18"/>
                <w:szCs w:val="18"/>
                <w:lang w:val="en-US" w:eastAsia="zh-TW"/>
              </w:rPr>
              <w:t>200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423A69" w14:textId="77777777" w:rsidR="004812DD" w:rsidRDefault="004812DD" w:rsidP="003934BA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</w:pPr>
            <w:r w:rsidRPr="00F15570"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  <w:t>100</w:t>
            </w:r>
            <w:r w:rsidR="005C25FF"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  <w:t>,</w:t>
            </w:r>
          </w:p>
          <w:p w14:paraId="2BE81D34" w14:textId="5F8327F7" w:rsidR="005C25FF" w:rsidRPr="00F15570" w:rsidRDefault="005C25FF" w:rsidP="003934BA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</w:pPr>
            <w:r w:rsidRPr="00D80235">
              <w:rPr>
                <w:rFonts w:ascii="Calibri" w:hAnsi="Calibri" w:cs="Calibri"/>
                <w:color w:val="FF0000"/>
                <w:sz w:val="18"/>
                <w:szCs w:val="18"/>
                <w:lang w:val="en-US" w:eastAsia="zh-TW"/>
              </w:rPr>
              <w:t>200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76EBB8" w14:textId="18A0F162" w:rsidR="005C25FF" w:rsidRPr="00F15570" w:rsidRDefault="005C25FF" w:rsidP="005C25FF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</w:pPr>
          </w:p>
          <w:p w14:paraId="02B514DC" w14:textId="1FB3600C" w:rsidR="005C25FF" w:rsidRPr="00F15570" w:rsidRDefault="005C25FF" w:rsidP="003934BA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EDDB8A" w14:textId="1504E89C" w:rsidR="004812DD" w:rsidRPr="00F15570" w:rsidRDefault="004812DD" w:rsidP="003934BA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0C2FFF" w14:textId="74AA0886" w:rsidR="004812DD" w:rsidRPr="00F15570" w:rsidRDefault="004812DD" w:rsidP="003934BA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9A4BF0" w14:textId="245F21C4" w:rsidR="004812DD" w:rsidRPr="00F15570" w:rsidRDefault="004812DD" w:rsidP="003934BA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600B3B" w14:textId="6D5244A5" w:rsidR="004812DD" w:rsidRPr="00F15570" w:rsidRDefault="004812DD" w:rsidP="003934BA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9BB67E" w14:textId="00251544" w:rsidR="004812DD" w:rsidRPr="00F15570" w:rsidRDefault="004812DD" w:rsidP="003934BA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B4D45E" w14:textId="2EAA9469" w:rsidR="004812DD" w:rsidRPr="00F15570" w:rsidRDefault="004812DD" w:rsidP="003934BA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</w:pPr>
          </w:p>
        </w:tc>
      </w:tr>
      <w:tr w:rsidR="005C25FF" w:rsidRPr="00F15570" w14:paraId="161EC883" w14:textId="77777777" w:rsidTr="005C25FF">
        <w:trPr>
          <w:trHeight w:val="318"/>
          <w:jc w:val="center"/>
        </w:trPr>
        <w:tc>
          <w:tcPr>
            <w:tcW w:w="12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5E5DCC" w14:textId="52316184" w:rsidR="005C25FF" w:rsidRPr="00F15570" w:rsidRDefault="005C25FF" w:rsidP="005C25FF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</w:pPr>
            <w:r w:rsidRPr="00F15570"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  <w:t>CA_nxxx</w:t>
            </w:r>
            <w:r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  <w:t>V6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166E81" w14:textId="77777777" w:rsidR="005C25FF" w:rsidRDefault="005C25FF" w:rsidP="005C25FF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  <w:t>50,</w:t>
            </w:r>
          </w:p>
          <w:p w14:paraId="5B413579" w14:textId="35818C76" w:rsidR="005C25FF" w:rsidRPr="00F15570" w:rsidRDefault="005C25FF" w:rsidP="005C25FF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</w:pPr>
            <w:r w:rsidRPr="00D80235">
              <w:rPr>
                <w:rFonts w:ascii="Calibri" w:hAnsi="Calibri" w:cs="Calibri"/>
                <w:color w:val="FF0000"/>
                <w:sz w:val="18"/>
                <w:szCs w:val="18"/>
                <w:lang w:val="en-US" w:eastAsia="zh-TW"/>
              </w:rPr>
              <w:t>100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AD3F0B" w14:textId="2CD1E487" w:rsidR="005C25FF" w:rsidRPr="00F15570" w:rsidRDefault="005C25FF" w:rsidP="005C25FF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</w:pPr>
            <w:r w:rsidRPr="00F15570">
              <w:rPr>
                <w:rFonts w:ascii="Calibri" w:hAnsi="Calibri" w:cs="Calibri"/>
                <w:color w:val="FF0000"/>
                <w:sz w:val="18"/>
                <w:szCs w:val="18"/>
                <w:lang w:val="en-US" w:eastAsia="zh-TW"/>
              </w:rPr>
              <w:t>100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1186C8" w14:textId="77777777" w:rsidR="005C25FF" w:rsidRDefault="005C25FF" w:rsidP="005C25FF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</w:pPr>
            <w:r w:rsidRPr="00F15570"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  <w:t>100</w:t>
            </w:r>
            <w:r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  <w:t>,</w:t>
            </w:r>
          </w:p>
          <w:p w14:paraId="64586BE6" w14:textId="226C6BD1" w:rsidR="005C25FF" w:rsidRPr="00F15570" w:rsidRDefault="005C25FF" w:rsidP="005C25FF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</w:pPr>
            <w:r w:rsidRPr="00D80235">
              <w:rPr>
                <w:rFonts w:ascii="Calibri" w:hAnsi="Calibri" w:cs="Calibri"/>
                <w:color w:val="FF0000"/>
                <w:sz w:val="18"/>
                <w:szCs w:val="18"/>
                <w:lang w:val="en-US" w:eastAsia="zh-TW"/>
              </w:rPr>
              <w:t>200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BA09C3" w14:textId="77777777" w:rsidR="005C25FF" w:rsidRDefault="005C25FF" w:rsidP="005C25FF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</w:pPr>
            <w:r w:rsidRPr="00F15570"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  <w:t>100</w:t>
            </w:r>
            <w:r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  <w:t>,</w:t>
            </w:r>
          </w:p>
          <w:p w14:paraId="2F304DC4" w14:textId="15157E1F" w:rsidR="005C25FF" w:rsidRPr="00F15570" w:rsidRDefault="005C25FF" w:rsidP="005C25FF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</w:pPr>
            <w:r w:rsidRPr="00D80235">
              <w:rPr>
                <w:rFonts w:ascii="Calibri" w:hAnsi="Calibri" w:cs="Calibri"/>
                <w:color w:val="FF0000"/>
                <w:sz w:val="18"/>
                <w:szCs w:val="18"/>
                <w:lang w:val="en-US" w:eastAsia="zh-TW"/>
              </w:rPr>
              <w:t>200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3E0C66" w14:textId="77777777" w:rsidR="005C25FF" w:rsidRDefault="005C25FF" w:rsidP="005C25FF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</w:pPr>
            <w:r w:rsidRPr="00F15570"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  <w:t>100</w:t>
            </w:r>
            <w:r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  <w:t>,</w:t>
            </w:r>
          </w:p>
          <w:p w14:paraId="6B2431AA" w14:textId="746E9A2A" w:rsidR="005C25FF" w:rsidRPr="00F15570" w:rsidRDefault="005C25FF" w:rsidP="005C25FF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</w:pPr>
            <w:r w:rsidRPr="00D80235">
              <w:rPr>
                <w:rFonts w:ascii="Calibri" w:hAnsi="Calibri" w:cs="Calibri"/>
                <w:color w:val="FF0000"/>
                <w:sz w:val="18"/>
                <w:szCs w:val="18"/>
                <w:lang w:val="en-US" w:eastAsia="zh-TW"/>
              </w:rPr>
              <w:t>200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439E6A" w14:textId="77777777" w:rsidR="005C25FF" w:rsidRDefault="005C25FF" w:rsidP="005C25FF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</w:pPr>
            <w:r w:rsidRPr="00F15570"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  <w:t> </w:t>
            </w:r>
            <w:r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  <w:t>100,</w:t>
            </w:r>
          </w:p>
          <w:p w14:paraId="66924250" w14:textId="1913FFFA" w:rsidR="005C25FF" w:rsidRPr="00F15570" w:rsidRDefault="005C25FF" w:rsidP="005C25FF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</w:pPr>
            <w:r w:rsidRPr="00D80235">
              <w:rPr>
                <w:rFonts w:ascii="Calibri" w:hAnsi="Calibri" w:cs="Calibri"/>
                <w:color w:val="FF0000"/>
                <w:sz w:val="18"/>
                <w:szCs w:val="18"/>
                <w:lang w:val="en-US" w:eastAsia="zh-TW"/>
              </w:rPr>
              <w:t>200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06E523" w14:textId="77777777" w:rsidR="005C25FF" w:rsidRPr="00F15570" w:rsidRDefault="005C25FF" w:rsidP="005C25FF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</w:pPr>
            <w:r w:rsidRPr="00F15570"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  <w:t> 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911CAB" w14:textId="77777777" w:rsidR="005C25FF" w:rsidRPr="00F15570" w:rsidRDefault="005C25FF" w:rsidP="005C25FF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</w:pPr>
            <w:r w:rsidRPr="00F15570"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  <w:t> 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05CBB9" w14:textId="77777777" w:rsidR="005C25FF" w:rsidRPr="00F15570" w:rsidRDefault="005C25FF" w:rsidP="005C25FF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</w:pPr>
            <w:r w:rsidRPr="00F15570"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  <w:t> 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655EDD" w14:textId="77777777" w:rsidR="005C25FF" w:rsidRPr="00F15570" w:rsidRDefault="005C25FF" w:rsidP="005C25FF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</w:pPr>
            <w:r w:rsidRPr="00F15570"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  <w:t> 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F4F1EA" w14:textId="77777777" w:rsidR="005C25FF" w:rsidRPr="00F15570" w:rsidRDefault="005C25FF" w:rsidP="005C25FF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</w:pPr>
            <w:r w:rsidRPr="00F15570"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F18F99" w14:textId="77777777" w:rsidR="005C25FF" w:rsidRPr="00F15570" w:rsidRDefault="005C25FF" w:rsidP="005C25F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</w:pPr>
            <w:r w:rsidRPr="00F15570"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  <w:t> </w:t>
            </w:r>
          </w:p>
        </w:tc>
      </w:tr>
      <w:tr w:rsidR="00F565B6" w:rsidRPr="00F15570" w14:paraId="0CA7BE0C" w14:textId="77777777" w:rsidTr="005C25FF">
        <w:trPr>
          <w:trHeight w:val="318"/>
          <w:jc w:val="center"/>
        </w:trPr>
        <w:tc>
          <w:tcPr>
            <w:tcW w:w="12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FEFA98" w14:textId="6B58C231" w:rsidR="00F565B6" w:rsidRPr="00F15570" w:rsidRDefault="00F565B6" w:rsidP="00F565B6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</w:pPr>
            <w:r w:rsidRPr="00F15570"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  <w:t>CA_nxxx</w:t>
            </w:r>
            <w:r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  <w:t>V7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EF6815" w14:textId="77777777" w:rsidR="00F565B6" w:rsidRDefault="00F565B6" w:rsidP="00F565B6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  <w:t>50,</w:t>
            </w:r>
          </w:p>
          <w:p w14:paraId="11E06B1E" w14:textId="45F66ADA" w:rsidR="00F565B6" w:rsidRPr="00F15570" w:rsidRDefault="00F565B6" w:rsidP="00F565B6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</w:pPr>
            <w:r w:rsidRPr="00D80235">
              <w:rPr>
                <w:rFonts w:ascii="Calibri" w:hAnsi="Calibri" w:cs="Calibri"/>
                <w:color w:val="FF0000"/>
                <w:sz w:val="18"/>
                <w:szCs w:val="18"/>
                <w:lang w:val="en-US" w:eastAsia="zh-TW"/>
              </w:rPr>
              <w:t>100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7A25D4" w14:textId="5D1062D3" w:rsidR="00F565B6" w:rsidRPr="00F15570" w:rsidRDefault="00F565B6" w:rsidP="00F565B6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</w:pPr>
            <w:r w:rsidRPr="00F15570">
              <w:rPr>
                <w:rFonts w:ascii="Calibri" w:hAnsi="Calibri" w:cs="Calibri"/>
                <w:color w:val="FF0000"/>
                <w:sz w:val="18"/>
                <w:szCs w:val="18"/>
                <w:lang w:val="en-US" w:eastAsia="zh-TW"/>
              </w:rPr>
              <w:t>100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0A1E3F" w14:textId="7D66F2FB" w:rsidR="00F565B6" w:rsidRPr="00F15570" w:rsidRDefault="00F565B6" w:rsidP="00F565B6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</w:pPr>
            <w:r w:rsidRPr="00F15570">
              <w:rPr>
                <w:rFonts w:ascii="Calibri" w:hAnsi="Calibri" w:cs="Calibri"/>
                <w:color w:val="FF0000"/>
                <w:sz w:val="18"/>
                <w:szCs w:val="18"/>
                <w:lang w:val="en-US" w:eastAsia="zh-TW"/>
              </w:rPr>
              <w:t>100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C0099D" w14:textId="77777777" w:rsidR="00F565B6" w:rsidRDefault="00F565B6" w:rsidP="00F565B6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</w:pPr>
            <w:r w:rsidRPr="00F15570"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  <w:t>100</w:t>
            </w:r>
            <w:r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  <w:t>,</w:t>
            </w:r>
          </w:p>
          <w:p w14:paraId="3536FD67" w14:textId="603D788A" w:rsidR="00F565B6" w:rsidRPr="00F15570" w:rsidRDefault="00F565B6" w:rsidP="00F565B6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</w:pPr>
            <w:r w:rsidRPr="00D80235">
              <w:rPr>
                <w:rFonts w:ascii="Calibri" w:hAnsi="Calibri" w:cs="Calibri"/>
                <w:color w:val="FF0000"/>
                <w:sz w:val="18"/>
                <w:szCs w:val="18"/>
                <w:lang w:val="en-US" w:eastAsia="zh-TW"/>
              </w:rPr>
              <w:t>200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69E9E5" w14:textId="77777777" w:rsidR="00F565B6" w:rsidRDefault="00F565B6" w:rsidP="00F565B6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</w:pPr>
            <w:r w:rsidRPr="00F15570"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  <w:t>100</w:t>
            </w:r>
            <w:r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  <w:t>,</w:t>
            </w:r>
          </w:p>
          <w:p w14:paraId="19A419D5" w14:textId="4D3EEE4D" w:rsidR="00F565B6" w:rsidRPr="00F15570" w:rsidRDefault="00F565B6" w:rsidP="00F565B6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</w:pPr>
            <w:r w:rsidRPr="00D80235">
              <w:rPr>
                <w:rFonts w:ascii="Calibri" w:hAnsi="Calibri" w:cs="Calibri"/>
                <w:color w:val="FF0000"/>
                <w:sz w:val="18"/>
                <w:szCs w:val="18"/>
                <w:lang w:val="en-US" w:eastAsia="zh-TW"/>
              </w:rPr>
              <w:t>200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D5C6DB" w14:textId="77777777" w:rsidR="00F565B6" w:rsidRDefault="00F565B6" w:rsidP="00F565B6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</w:pPr>
            <w:r w:rsidRPr="00F15570"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  <w:t> </w:t>
            </w:r>
            <w:r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  <w:t>100,</w:t>
            </w:r>
          </w:p>
          <w:p w14:paraId="477FC9CF" w14:textId="643A8791" w:rsidR="00F565B6" w:rsidRPr="00F15570" w:rsidRDefault="00F565B6" w:rsidP="00F565B6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</w:pPr>
            <w:r w:rsidRPr="00D80235">
              <w:rPr>
                <w:rFonts w:ascii="Calibri" w:hAnsi="Calibri" w:cs="Calibri"/>
                <w:color w:val="FF0000"/>
                <w:sz w:val="18"/>
                <w:szCs w:val="18"/>
                <w:lang w:val="en-US" w:eastAsia="zh-TW"/>
              </w:rPr>
              <w:t>200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909F8A" w14:textId="77777777" w:rsidR="00F565B6" w:rsidRDefault="00F565B6" w:rsidP="00F565B6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  <w:t>100,</w:t>
            </w:r>
          </w:p>
          <w:p w14:paraId="0C6DE457" w14:textId="2D350195" w:rsidR="00F565B6" w:rsidRPr="00F15570" w:rsidRDefault="00F565B6" w:rsidP="00F565B6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</w:pPr>
            <w:r w:rsidRPr="00D80235">
              <w:rPr>
                <w:rFonts w:ascii="Calibri" w:hAnsi="Calibri" w:cs="Calibri"/>
                <w:color w:val="FF0000"/>
                <w:sz w:val="18"/>
                <w:szCs w:val="18"/>
                <w:lang w:val="en-US" w:eastAsia="zh-TW"/>
              </w:rPr>
              <w:t>200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DDA4C9" w14:textId="77777777" w:rsidR="00F565B6" w:rsidRPr="00F15570" w:rsidRDefault="00F565B6" w:rsidP="00F565B6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</w:pPr>
            <w:r w:rsidRPr="00F15570"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  <w:t> 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07A24A" w14:textId="77777777" w:rsidR="00F565B6" w:rsidRPr="00F15570" w:rsidRDefault="00F565B6" w:rsidP="00F565B6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</w:pPr>
            <w:r w:rsidRPr="00F15570"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  <w:t> 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E9C0AE" w14:textId="77777777" w:rsidR="00F565B6" w:rsidRPr="00F15570" w:rsidRDefault="00F565B6" w:rsidP="00F565B6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</w:pPr>
            <w:r w:rsidRPr="00F15570"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  <w:t> 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91BE36" w14:textId="77777777" w:rsidR="00F565B6" w:rsidRPr="00F15570" w:rsidRDefault="00F565B6" w:rsidP="00F565B6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</w:pPr>
            <w:r w:rsidRPr="00F15570"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3ADFC8" w14:textId="77777777" w:rsidR="00F565B6" w:rsidRPr="00F15570" w:rsidRDefault="00F565B6" w:rsidP="00F565B6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</w:pPr>
            <w:r w:rsidRPr="00F15570"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  <w:t> </w:t>
            </w:r>
          </w:p>
        </w:tc>
      </w:tr>
      <w:tr w:rsidR="00F565B6" w:rsidRPr="00F15570" w14:paraId="00B04591" w14:textId="77777777" w:rsidTr="005C25FF">
        <w:trPr>
          <w:trHeight w:val="318"/>
          <w:jc w:val="center"/>
        </w:trPr>
        <w:tc>
          <w:tcPr>
            <w:tcW w:w="12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32834A" w14:textId="2393E3DD" w:rsidR="00F565B6" w:rsidRPr="00F15570" w:rsidRDefault="00F565B6" w:rsidP="00F565B6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</w:pPr>
            <w:r w:rsidRPr="00F15570"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  <w:t>CA_nxxx</w:t>
            </w:r>
            <w:r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  <w:t>V8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25CF47" w14:textId="77777777" w:rsidR="00F565B6" w:rsidRDefault="00F565B6" w:rsidP="00F565B6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  <w:t>50,</w:t>
            </w:r>
          </w:p>
          <w:p w14:paraId="1EE378D0" w14:textId="2B3C2B06" w:rsidR="00F565B6" w:rsidRPr="00F15570" w:rsidRDefault="00F565B6" w:rsidP="00F565B6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</w:pPr>
            <w:r w:rsidRPr="00D80235">
              <w:rPr>
                <w:rFonts w:ascii="Calibri" w:hAnsi="Calibri" w:cs="Calibri"/>
                <w:color w:val="FF0000"/>
                <w:sz w:val="18"/>
                <w:szCs w:val="18"/>
                <w:lang w:val="en-US" w:eastAsia="zh-TW"/>
              </w:rPr>
              <w:t>100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9E8F9E" w14:textId="3E5C85DD" w:rsidR="00F565B6" w:rsidRPr="00F15570" w:rsidRDefault="00F565B6" w:rsidP="00F565B6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</w:pPr>
            <w:r w:rsidRPr="00F15570">
              <w:rPr>
                <w:rFonts w:ascii="Calibri" w:hAnsi="Calibri" w:cs="Calibri"/>
                <w:color w:val="FF0000"/>
                <w:sz w:val="18"/>
                <w:szCs w:val="18"/>
                <w:lang w:val="en-US" w:eastAsia="zh-TW"/>
              </w:rPr>
              <w:t>100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F861E3" w14:textId="4AF49E9E" w:rsidR="00F565B6" w:rsidRPr="00F15570" w:rsidRDefault="00F565B6" w:rsidP="00F565B6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</w:pPr>
            <w:r w:rsidRPr="00F15570">
              <w:rPr>
                <w:rFonts w:ascii="Calibri" w:hAnsi="Calibri" w:cs="Calibri"/>
                <w:color w:val="FF0000"/>
                <w:sz w:val="18"/>
                <w:szCs w:val="18"/>
                <w:lang w:val="en-US" w:eastAsia="zh-TW"/>
              </w:rPr>
              <w:t>100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D011DD" w14:textId="252C8582" w:rsidR="00F565B6" w:rsidRPr="00F15570" w:rsidRDefault="00F565B6" w:rsidP="00F565B6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</w:pPr>
            <w:r w:rsidRPr="00F15570">
              <w:rPr>
                <w:rFonts w:ascii="Calibri" w:hAnsi="Calibri" w:cs="Calibri"/>
                <w:color w:val="FF0000"/>
                <w:sz w:val="18"/>
                <w:szCs w:val="18"/>
                <w:lang w:val="en-US" w:eastAsia="zh-TW"/>
              </w:rPr>
              <w:t>100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0CA1E9" w14:textId="77777777" w:rsidR="00F565B6" w:rsidRDefault="00F565B6" w:rsidP="00F565B6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</w:pPr>
            <w:r w:rsidRPr="00F15570"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  <w:t>100</w:t>
            </w:r>
            <w:r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  <w:t>,</w:t>
            </w:r>
          </w:p>
          <w:p w14:paraId="684A214D" w14:textId="0BAC61DB" w:rsidR="00F565B6" w:rsidRPr="00F15570" w:rsidRDefault="00F565B6" w:rsidP="00F565B6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</w:pPr>
            <w:r w:rsidRPr="00D80235">
              <w:rPr>
                <w:rFonts w:ascii="Calibri" w:hAnsi="Calibri" w:cs="Calibri"/>
                <w:color w:val="FF0000"/>
                <w:sz w:val="18"/>
                <w:szCs w:val="18"/>
                <w:lang w:val="en-US" w:eastAsia="zh-TW"/>
              </w:rPr>
              <w:t>200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C613E0" w14:textId="77777777" w:rsidR="00F565B6" w:rsidRDefault="00F565B6" w:rsidP="00F565B6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</w:pPr>
            <w:r w:rsidRPr="00F15570"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  <w:t> </w:t>
            </w:r>
            <w:r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  <w:t>100,</w:t>
            </w:r>
          </w:p>
          <w:p w14:paraId="7EEC74E4" w14:textId="6BF524A8" w:rsidR="00F565B6" w:rsidRPr="00F15570" w:rsidRDefault="00F565B6" w:rsidP="00F565B6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</w:pPr>
            <w:r w:rsidRPr="00D80235">
              <w:rPr>
                <w:rFonts w:ascii="Calibri" w:hAnsi="Calibri" w:cs="Calibri"/>
                <w:color w:val="FF0000"/>
                <w:sz w:val="18"/>
                <w:szCs w:val="18"/>
                <w:lang w:val="en-US" w:eastAsia="zh-TW"/>
              </w:rPr>
              <w:t>200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F237AF" w14:textId="77777777" w:rsidR="00F565B6" w:rsidRDefault="00F565B6" w:rsidP="00F565B6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  <w:t>100,</w:t>
            </w:r>
          </w:p>
          <w:p w14:paraId="504D3A93" w14:textId="4827780A" w:rsidR="00F565B6" w:rsidRPr="00F15570" w:rsidRDefault="00F565B6" w:rsidP="00F565B6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</w:pPr>
            <w:r w:rsidRPr="00D80235">
              <w:rPr>
                <w:rFonts w:ascii="Calibri" w:hAnsi="Calibri" w:cs="Calibri"/>
                <w:color w:val="FF0000"/>
                <w:sz w:val="18"/>
                <w:szCs w:val="18"/>
                <w:lang w:val="en-US" w:eastAsia="zh-TW"/>
              </w:rPr>
              <w:t>200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E2A8A1" w14:textId="77777777" w:rsidR="00F565B6" w:rsidRDefault="00F565B6" w:rsidP="00F565B6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  <w:t>100,</w:t>
            </w:r>
          </w:p>
          <w:p w14:paraId="3DCCFB09" w14:textId="0EA76DAE" w:rsidR="00F565B6" w:rsidRPr="00F15570" w:rsidRDefault="00F565B6" w:rsidP="00F565B6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</w:pPr>
            <w:r w:rsidRPr="00D80235">
              <w:rPr>
                <w:rFonts w:ascii="Calibri" w:hAnsi="Calibri" w:cs="Calibri"/>
                <w:color w:val="FF0000"/>
                <w:sz w:val="18"/>
                <w:szCs w:val="18"/>
                <w:lang w:val="en-US" w:eastAsia="zh-TW"/>
              </w:rPr>
              <w:t>200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C755BE" w14:textId="77777777" w:rsidR="00F565B6" w:rsidRPr="00F15570" w:rsidRDefault="00F565B6" w:rsidP="00F565B6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</w:pPr>
            <w:r w:rsidRPr="00F15570"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  <w:t> 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31532F" w14:textId="77777777" w:rsidR="00F565B6" w:rsidRPr="00F15570" w:rsidRDefault="00F565B6" w:rsidP="00F565B6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</w:pPr>
            <w:r w:rsidRPr="00F15570"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  <w:t> 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5100F9" w14:textId="77777777" w:rsidR="00F565B6" w:rsidRPr="00F15570" w:rsidRDefault="00F565B6" w:rsidP="00F565B6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</w:pPr>
            <w:r w:rsidRPr="00F15570"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9F3490" w14:textId="77777777" w:rsidR="00F565B6" w:rsidRPr="00F15570" w:rsidRDefault="00F565B6" w:rsidP="00F565B6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</w:pPr>
            <w:r w:rsidRPr="00F15570"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  <w:t> </w:t>
            </w:r>
          </w:p>
        </w:tc>
      </w:tr>
      <w:tr w:rsidR="00F565B6" w:rsidRPr="00F15570" w14:paraId="4AE82468" w14:textId="77777777" w:rsidTr="005C25FF">
        <w:trPr>
          <w:trHeight w:val="318"/>
          <w:jc w:val="center"/>
        </w:trPr>
        <w:tc>
          <w:tcPr>
            <w:tcW w:w="12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698992" w14:textId="0FC32DE7" w:rsidR="00F565B6" w:rsidRPr="00F15570" w:rsidRDefault="00F565B6" w:rsidP="00F565B6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</w:pPr>
            <w:r w:rsidRPr="00F15570"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  <w:t>CA_nxxx</w:t>
            </w:r>
            <w:r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  <w:t>V9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FC6722" w14:textId="77777777" w:rsidR="00F565B6" w:rsidRDefault="00F565B6" w:rsidP="00F565B6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  <w:t>50,</w:t>
            </w:r>
          </w:p>
          <w:p w14:paraId="3CCF5ADD" w14:textId="56EBF778" w:rsidR="00F565B6" w:rsidRPr="00F15570" w:rsidRDefault="00F565B6" w:rsidP="00F565B6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</w:pPr>
            <w:r w:rsidRPr="00D80235">
              <w:rPr>
                <w:rFonts w:ascii="Calibri" w:hAnsi="Calibri" w:cs="Calibri"/>
                <w:color w:val="FF0000"/>
                <w:sz w:val="18"/>
                <w:szCs w:val="18"/>
                <w:lang w:val="en-US" w:eastAsia="zh-TW"/>
              </w:rPr>
              <w:t>100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DDB7CA" w14:textId="504B48EC" w:rsidR="00F565B6" w:rsidRPr="00F15570" w:rsidRDefault="00F565B6" w:rsidP="00F565B6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</w:pPr>
            <w:r w:rsidRPr="00F15570">
              <w:rPr>
                <w:rFonts w:ascii="Calibri" w:hAnsi="Calibri" w:cs="Calibri"/>
                <w:color w:val="FF0000"/>
                <w:sz w:val="18"/>
                <w:szCs w:val="18"/>
                <w:lang w:val="en-US" w:eastAsia="zh-TW"/>
              </w:rPr>
              <w:t>100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E0C9BA" w14:textId="7CF74658" w:rsidR="00F565B6" w:rsidRPr="00F15570" w:rsidRDefault="00F565B6" w:rsidP="00F565B6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</w:pPr>
            <w:r w:rsidRPr="00F15570">
              <w:rPr>
                <w:rFonts w:ascii="Calibri" w:hAnsi="Calibri" w:cs="Calibri"/>
                <w:color w:val="FF0000"/>
                <w:sz w:val="18"/>
                <w:szCs w:val="18"/>
                <w:lang w:val="en-US" w:eastAsia="zh-TW"/>
              </w:rPr>
              <w:t>100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A7BC76" w14:textId="3D3A535A" w:rsidR="00F565B6" w:rsidRPr="00F15570" w:rsidRDefault="00F565B6" w:rsidP="00F565B6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</w:pPr>
            <w:r w:rsidRPr="00F15570">
              <w:rPr>
                <w:rFonts w:ascii="Calibri" w:hAnsi="Calibri" w:cs="Calibri"/>
                <w:color w:val="FF0000"/>
                <w:sz w:val="18"/>
                <w:szCs w:val="18"/>
                <w:lang w:val="en-US" w:eastAsia="zh-TW"/>
              </w:rPr>
              <w:t>100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F5D72D" w14:textId="13E69755" w:rsidR="00F565B6" w:rsidRPr="00F15570" w:rsidRDefault="00F565B6" w:rsidP="00F565B6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</w:pPr>
            <w:r w:rsidRPr="00F15570">
              <w:rPr>
                <w:rFonts w:ascii="Calibri" w:hAnsi="Calibri" w:cs="Calibri"/>
                <w:color w:val="FF0000"/>
                <w:sz w:val="18"/>
                <w:szCs w:val="18"/>
                <w:lang w:val="en-US" w:eastAsia="zh-TW"/>
              </w:rPr>
              <w:t>100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202536" w14:textId="77777777" w:rsidR="00F565B6" w:rsidRDefault="00F565B6" w:rsidP="00F565B6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</w:pPr>
            <w:r w:rsidRPr="00F15570"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  <w:t> </w:t>
            </w:r>
            <w:r w:rsidRPr="00D80235">
              <w:rPr>
                <w:rFonts w:ascii="Calibri" w:hAnsi="Calibri" w:cs="Calibri"/>
                <w:color w:val="FF0000"/>
                <w:sz w:val="18"/>
                <w:szCs w:val="18"/>
                <w:lang w:val="en-US" w:eastAsia="zh-TW"/>
              </w:rPr>
              <w:t>100</w:t>
            </w:r>
            <w:r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  <w:t>,</w:t>
            </w:r>
          </w:p>
          <w:p w14:paraId="224CD129" w14:textId="7640447B" w:rsidR="00F565B6" w:rsidRPr="00F15570" w:rsidRDefault="00F565B6" w:rsidP="00F565B6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</w:pPr>
            <w:r w:rsidRPr="00D80235">
              <w:rPr>
                <w:rFonts w:ascii="Calibri" w:hAnsi="Calibri" w:cs="Calibri"/>
                <w:color w:val="FF0000"/>
                <w:sz w:val="18"/>
                <w:szCs w:val="18"/>
                <w:lang w:val="en-US" w:eastAsia="zh-TW"/>
              </w:rPr>
              <w:t>200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57C7A0" w14:textId="77777777" w:rsidR="00F565B6" w:rsidRDefault="00F565B6" w:rsidP="00F565B6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</w:pPr>
            <w:r w:rsidRPr="00D80235">
              <w:rPr>
                <w:rFonts w:ascii="Calibri" w:hAnsi="Calibri" w:cs="Calibri"/>
                <w:color w:val="FF0000"/>
                <w:sz w:val="18"/>
                <w:szCs w:val="18"/>
                <w:lang w:val="en-US" w:eastAsia="zh-TW"/>
              </w:rPr>
              <w:t>100</w:t>
            </w:r>
            <w:r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  <w:t>,</w:t>
            </w:r>
          </w:p>
          <w:p w14:paraId="7800D673" w14:textId="57C90C5C" w:rsidR="00F565B6" w:rsidRPr="00F15570" w:rsidRDefault="00F565B6" w:rsidP="00F565B6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</w:pPr>
            <w:r w:rsidRPr="00D80235">
              <w:rPr>
                <w:rFonts w:ascii="Calibri" w:hAnsi="Calibri" w:cs="Calibri"/>
                <w:color w:val="FF0000"/>
                <w:sz w:val="18"/>
                <w:szCs w:val="18"/>
                <w:lang w:val="en-US" w:eastAsia="zh-TW"/>
              </w:rPr>
              <w:t>200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9B1D3A" w14:textId="77777777" w:rsidR="00F565B6" w:rsidRDefault="00F565B6" w:rsidP="00F565B6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</w:pPr>
            <w:r w:rsidRPr="00D80235">
              <w:rPr>
                <w:rFonts w:ascii="Calibri" w:hAnsi="Calibri" w:cs="Calibri"/>
                <w:color w:val="FF0000"/>
                <w:sz w:val="18"/>
                <w:szCs w:val="18"/>
                <w:lang w:val="en-US" w:eastAsia="zh-TW"/>
              </w:rPr>
              <w:t>100</w:t>
            </w:r>
            <w:r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  <w:t>,</w:t>
            </w:r>
          </w:p>
          <w:p w14:paraId="533001B2" w14:textId="02BFAEF4" w:rsidR="00F565B6" w:rsidRPr="00F15570" w:rsidRDefault="00F565B6" w:rsidP="00F565B6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</w:pPr>
            <w:r w:rsidRPr="00D80235">
              <w:rPr>
                <w:rFonts w:ascii="Calibri" w:hAnsi="Calibri" w:cs="Calibri"/>
                <w:color w:val="FF0000"/>
                <w:sz w:val="18"/>
                <w:szCs w:val="18"/>
                <w:lang w:val="en-US" w:eastAsia="zh-TW"/>
              </w:rPr>
              <w:t>200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BDF6AF" w14:textId="1DE20BEC" w:rsidR="00F565B6" w:rsidRPr="00F15570" w:rsidRDefault="00F565B6" w:rsidP="00F565B6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</w:pPr>
            <w:r w:rsidRPr="00D80235">
              <w:rPr>
                <w:rFonts w:ascii="Calibri" w:hAnsi="Calibri" w:cs="Calibri"/>
                <w:color w:val="FF0000"/>
                <w:sz w:val="18"/>
                <w:szCs w:val="18"/>
                <w:lang w:val="en-US" w:eastAsia="zh-TW"/>
              </w:rPr>
              <w:t>200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AD7C6D" w14:textId="77777777" w:rsidR="00F565B6" w:rsidRPr="00F15570" w:rsidRDefault="00F565B6" w:rsidP="00F565B6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</w:pPr>
            <w:r w:rsidRPr="00F15570"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  <w:t> 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8B4E51" w14:textId="77777777" w:rsidR="00F565B6" w:rsidRPr="00F15570" w:rsidRDefault="00F565B6" w:rsidP="00F565B6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</w:pPr>
            <w:r w:rsidRPr="00F15570"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4868C5" w14:textId="77777777" w:rsidR="00F565B6" w:rsidRPr="00F15570" w:rsidRDefault="00F565B6" w:rsidP="00F565B6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</w:pPr>
            <w:r w:rsidRPr="00F15570"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  <w:t> </w:t>
            </w:r>
          </w:p>
        </w:tc>
      </w:tr>
      <w:tr w:rsidR="006D0F9A" w:rsidRPr="00F15570" w14:paraId="6345BCF2" w14:textId="77777777" w:rsidTr="005C25FF">
        <w:trPr>
          <w:trHeight w:val="318"/>
          <w:jc w:val="center"/>
        </w:trPr>
        <w:tc>
          <w:tcPr>
            <w:tcW w:w="12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C997A0" w14:textId="41815AB0" w:rsidR="006D0F9A" w:rsidRPr="00F15570" w:rsidRDefault="006D0F9A" w:rsidP="006D0F9A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</w:pPr>
            <w:r w:rsidRPr="00F15570"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  <w:t>CA_nxxx</w:t>
            </w:r>
            <w:r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  <w:t>V10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2405A1" w14:textId="77777777" w:rsidR="006D0F9A" w:rsidRDefault="006D0F9A" w:rsidP="006D0F9A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  <w:t>50,</w:t>
            </w:r>
          </w:p>
          <w:p w14:paraId="3ECAB9E7" w14:textId="3E4B4BC3" w:rsidR="006D0F9A" w:rsidRPr="00F15570" w:rsidRDefault="006D0F9A" w:rsidP="006D0F9A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</w:pPr>
            <w:r w:rsidRPr="00D80235">
              <w:rPr>
                <w:rFonts w:ascii="Calibri" w:hAnsi="Calibri" w:cs="Calibri"/>
                <w:color w:val="FF0000"/>
                <w:sz w:val="18"/>
                <w:szCs w:val="18"/>
                <w:lang w:val="en-US" w:eastAsia="zh-TW"/>
              </w:rPr>
              <w:t>100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4AB886" w14:textId="6899242B" w:rsidR="006D0F9A" w:rsidRPr="00F15570" w:rsidRDefault="006D0F9A" w:rsidP="006D0F9A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</w:pPr>
            <w:r w:rsidRPr="00F15570">
              <w:rPr>
                <w:rFonts w:ascii="Calibri" w:hAnsi="Calibri" w:cs="Calibri"/>
                <w:color w:val="FF0000"/>
                <w:sz w:val="18"/>
                <w:szCs w:val="18"/>
                <w:lang w:val="en-US" w:eastAsia="zh-TW"/>
              </w:rPr>
              <w:t>100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95ABD9" w14:textId="5D2A7FF9" w:rsidR="006D0F9A" w:rsidRPr="00F15570" w:rsidRDefault="006D0F9A" w:rsidP="006D0F9A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</w:pPr>
            <w:r w:rsidRPr="00F15570">
              <w:rPr>
                <w:rFonts w:ascii="Calibri" w:hAnsi="Calibri" w:cs="Calibri"/>
                <w:color w:val="FF0000"/>
                <w:sz w:val="18"/>
                <w:szCs w:val="18"/>
                <w:lang w:val="en-US" w:eastAsia="zh-TW"/>
              </w:rPr>
              <w:t>100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EE5C09" w14:textId="384070AB" w:rsidR="006D0F9A" w:rsidRPr="00F15570" w:rsidRDefault="006D0F9A" w:rsidP="006D0F9A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</w:pPr>
            <w:r w:rsidRPr="00F15570">
              <w:rPr>
                <w:rFonts w:ascii="Calibri" w:hAnsi="Calibri" w:cs="Calibri"/>
                <w:color w:val="FF0000"/>
                <w:sz w:val="18"/>
                <w:szCs w:val="18"/>
                <w:lang w:val="en-US" w:eastAsia="zh-TW"/>
              </w:rPr>
              <w:t>100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4D7238" w14:textId="77E5DC84" w:rsidR="006D0F9A" w:rsidRPr="00F15570" w:rsidRDefault="006D0F9A" w:rsidP="006D0F9A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</w:pPr>
            <w:r w:rsidRPr="00F15570">
              <w:rPr>
                <w:rFonts w:ascii="Calibri" w:hAnsi="Calibri" w:cs="Calibri"/>
                <w:color w:val="FF0000"/>
                <w:sz w:val="18"/>
                <w:szCs w:val="18"/>
                <w:lang w:val="en-US" w:eastAsia="zh-TW"/>
              </w:rPr>
              <w:t>100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239856" w14:textId="5B911906" w:rsidR="006D0F9A" w:rsidRPr="00F15570" w:rsidRDefault="006D0F9A" w:rsidP="006D0F9A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</w:pPr>
            <w:r w:rsidRPr="00F15570"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  <w:t> </w:t>
            </w:r>
            <w:r w:rsidRPr="00D80235">
              <w:rPr>
                <w:rFonts w:ascii="Calibri" w:hAnsi="Calibri" w:cs="Calibri"/>
                <w:color w:val="FF0000"/>
                <w:sz w:val="18"/>
                <w:szCs w:val="18"/>
                <w:lang w:val="en-US" w:eastAsia="zh-TW"/>
              </w:rPr>
              <w:t>100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F510FF" w14:textId="77777777" w:rsidR="006D0F9A" w:rsidRDefault="006D0F9A" w:rsidP="006D0F9A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</w:pPr>
            <w:r w:rsidRPr="00D80235">
              <w:rPr>
                <w:rFonts w:ascii="Calibri" w:hAnsi="Calibri" w:cs="Calibri"/>
                <w:color w:val="FF0000"/>
                <w:sz w:val="18"/>
                <w:szCs w:val="18"/>
                <w:lang w:val="en-US" w:eastAsia="zh-TW"/>
              </w:rPr>
              <w:t>100</w:t>
            </w:r>
            <w:r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  <w:t>,</w:t>
            </w:r>
          </w:p>
          <w:p w14:paraId="1897F010" w14:textId="4D6FDEF4" w:rsidR="006D0F9A" w:rsidRPr="00F15570" w:rsidRDefault="006D0F9A" w:rsidP="006D0F9A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</w:pPr>
            <w:r w:rsidRPr="00D80235">
              <w:rPr>
                <w:rFonts w:ascii="Calibri" w:hAnsi="Calibri" w:cs="Calibri"/>
                <w:color w:val="FF0000"/>
                <w:sz w:val="18"/>
                <w:szCs w:val="18"/>
                <w:lang w:val="en-US" w:eastAsia="zh-TW"/>
              </w:rPr>
              <w:t>200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B13132" w14:textId="77777777" w:rsidR="006D0F9A" w:rsidRDefault="006D0F9A" w:rsidP="006D0F9A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</w:pPr>
            <w:r w:rsidRPr="00D80235">
              <w:rPr>
                <w:rFonts w:ascii="Calibri" w:hAnsi="Calibri" w:cs="Calibri"/>
                <w:color w:val="FF0000"/>
                <w:sz w:val="18"/>
                <w:szCs w:val="18"/>
                <w:lang w:val="en-US" w:eastAsia="zh-TW"/>
              </w:rPr>
              <w:t>100</w:t>
            </w:r>
            <w:r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  <w:t>,</w:t>
            </w:r>
          </w:p>
          <w:p w14:paraId="17E160F8" w14:textId="2D647A97" w:rsidR="006D0F9A" w:rsidRPr="00F15570" w:rsidRDefault="006D0F9A" w:rsidP="006D0F9A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</w:pPr>
            <w:r w:rsidRPr="00D80235">
              <w:rPr>
                <w:rFonts w:ascii="Calibri" w:hAnsi="Calibri" w:cs="Calibri"/>
                <w:color w:val="FF0000"/>
                <w:sz w:val="18"/>
                <w:szCs w:val="18"/>
                <w:lang w:val="en-US" w:eastAsia="zh-TW"/>
              </w:rPr>
              <w:t>200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51C4B0" w14:textId="03F016A8" w:rsidR="006D0F9A" w:rsidRPr="00F15570" w:rsidRDefault="006D0F9A" w:rsidP="006D0F9A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</w:pPr>
            <w:r w:rsidRPr="00D80235">
              <w:rPr>
                <w:rFonts w:ascii="Calibri" w:hAnsi="Calibri" w:cs="Calibri"/>
                <w:color w:val="FF0000"/>
                <w:sz w:val="18"/>
                <w:szCs w:val="18"/>
                <w:lang w:val="en-US" w:eastAsia="zh-TW"/>
              </w:rPr>
              <w:t>200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F36F6D" w14:textId="54FA0933" w:rsidR="006D0F9A" w:rsidRPr="00F15570" w:rsidRDefault="006D0F9A" w:rsidP="006D0F9A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</w:pPr>
            <w:r w:rsidRPr="00D80235">
              <w:rPr>
                <w:rFonts w:ascii="Calibri" w:hAnsi="Calibri" w:cs="Calibri"/>
                <w:color w:val="FF0000"/>
                <w:sz w:val="18"/>
                <w:szCs w:val="18"/>
                <w:lang w:val="en-US" w:eastAsia="zh-TW"/>
              </w:rPr>
              <w:t>200</w:t>
            </w:r>
            <w:r w:rsidRPr="00F15570"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  <w:t> 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067A1F" w14:textId="77777777" w:rsidR="006D0F9A" w:rsidRPr="00F15570" w:rsidRDefault="006D0F9A" w:rsidP="006D0F9A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</w:pPr>
            <w:r w:rsidRPr="00F15570"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87C2B7" w14:textId="77777777" w:rsidR="006D0F9A" w:rsidRPr="00F15570" w:rsidRDefault="006D0F9A" w:rsidP="006D0F9A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</w:pPr>
            <w:r w:rsidRPr="00F15570"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  <w:t> </w:t>
            </w:r>
          </w:p>
        </w:tc>
      </w:tr>
      <w:tr w:rsidR="006D0F9A" w:rsidRPr="00F15570" w14:paraId="4B504EC5" w14:textId="77777777" w:rsidTr="005C25FF">
        <w:trPr>
          <w:trHeight w:val="318"/>
          <w:jc w:val="center"/>
        </w:trPr>
        <w:tc>
          <w:tcPr>
            <w:tcW w:w="12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6E8149" w14:textId="765BF596" w:rsidR="006D0F9A" w:rsidRPr="00F15570" w:rsidRDefault="006D0F9A" w:rsidP="006D0F9A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</w:pPr>
            <w:r w:rsidRPr="00F15570"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  <w:t>CA_nxxx</w:t>
            </w:r>
            <w:r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  <w:t>V11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C236BD" w14:textId="77777777" w:rsidR="006D0F9A" w:rsidRDefault="006D0F9A" w:rsidP="006D0F9A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  <w:t>50,</w:t>
            </w:r>
          </w:p>
          <w:p w14:paraId="7B627A2C" w14:textId="69A655B9" w:rsidR="006D0F9A" w:rsidRPr="00F15570" w:rsidRDefault="006D0F9A" w:rsidP="006D0F9A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</w:pPr>
            <w:r w:rsidRPr="003325B7">
              <w:rPr>
                <w:rFonts w:ascii="Calibri" w:hAnsi="Calibri" w:cs="Calibri"/>
                <w:color w:val="FF0000"/>
                <w:sz w:val="18"/>
                <w:szCs w:val="18"/>
                <w:lang w:val="en-US" w:eastAsia="zh-TW"/>
              </w:rPr>
              <w:t>100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F5F415" w14:textId="7448BE5C" w:rsidR="006D0F9A" w:rsidRPr="00F15570" w:rsidRDefault="006D0F9A" w:rsidP="006D0F9A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</w:pPr>
            <w:r w:rsidRPr="00F15570">
              <w:rPr>
                <w:rFonts w:ascii="Calibri" w:hAnsi="Calibri" w:cs="Calibri"/>
                <w:color w:val="FF0000"/>
                <w:sz w:val="18"/>
                <w:szCs w:val="18"/>
                <w:lang w:val="en-US" w:eastAsia="zh-TW"/>
              </w:rPr>
              <w:t>100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A1741C" w14:textId="2DE2E3DC" w:rsidR="006D0F9A" w:rsidRPr="00F15570" w:rsidRDefault="006D0F9A" w:rsidP="006D0F9A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</w:pPr>
            <w:r w:rsidRPr="00F15570">
              <w:rPr>
                <w:rFonts w:ascii="Calibri" w:hAnsi="Calibri" w:cs="Calibri"/>
                <w:color w:val="FF0000"/>
                <w:sz w:val="18"/>
                <w:szCs w:val="18"/>
                <w:lang w:val="en-US" w:eastAsia="zh-TW"/>
              </w:rPr>
              <w:t>100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F05600" w14:textId="2CF219A0" w:rsidR="006D0F9A" w:rsidRPr="00F15570" w:rsidRDefault="006D0F9A" w:rsidP="006D0F9A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</w:pPr>
            <w:r w:rsidRPr="00F15570">
              <w:rPr>
                <w:rFonts w:ascii="Calibri" w:hAnsi="Calibri" w:cs="Calibri"/>
                <w:color w:val="FF0000"/>
                <w:sz w:val="18"/>
                <w:szCs w:val="18"/>
                <w:lang w:val="en-US" w:eastAsia="zh-TW"/>
              </w:rPr>
              <w:t>100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201359" w14:textId="1BD9A421" w:rsidR="006D0F9A" w:rsidRPr="00F15570" w:rsidRDefault="006D0F9A" w:rsidP="006D0F9A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</w:pPr>
            <w:r w:rsidRPr="00F15570">
              <w:rPr>
                <w:rFonts w:ascii="Calibri" w:hAnsi="Calibri" w:cs="Calibri"/>
                <w:color w:val="FF0000"/>
                <w:sz w:val="18"/>
                <w:szCs w:val="18"/>
                <w:lang w:val="en-US" w:eastAsia="zh-TW"/>
              </w:rPr>
              <w:t>100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92EC8A" w14:textId="7A4875E1" w:rsidR="006D0F9A" w:rsidRPr="00F15570" w:rsidRDefault="006D0F9A" w:rsidP="006D0F9A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</w:pPr>
            <w:r w:rsidRPr="00F15570"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  <w:t> </w:t>
            </w:r>
            <w:r w:rsidRPr="003325B7">
              <w:rPr>
                <w:rFonts w:ascii="Calibri" w:hAnsi="Calibri" w:cs="Calibri"/>
                <w:color w:val="FF0000"/>
                <w:sz w:val="18"/>
                <w:szCs w:val="18"/>
                <w:lang w:val="en-US" w:eastAsia="zh-TW"/>
              </w:rPr>
              <w:t>100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892E3F" w14:textId="0483C02B" w:rsidR="006D0F9A" w:rsidRPr="00F15570" w:rsidRDefault="006D0F9A" w:rsidP="006D0F9A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</w:pPr>
            <w:r w:rsidRPr="003325B7">
              <w:rPr>
                <w:rFonts w:ascii="Calibri" w:hAnsi="Calibri" w:cs="Calibri"/>
                <w:color w:val="FF0000"/>
                <w:sz w:val="18"/>
                <w:szCs w:val="18"/>
                <w:lang w:val="en-US" w:eastAsia="zh-TW"/>
              </w:rPr>
              <w:t>100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67527B" w14:textId="77777777" w:rsidR="006D0F9A" w:rsidRDefault="006D0F9A" w:rsidP="006D0F9A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</w:pPr>
            <w:r w:rsidRPr="003325B7">
              <w:rPr>
                <w:rFonts w:ascii="Calibri" w:hAnsi="Calibri" w:cs="Calibri"/>
                <w:color w:val="FF0000"/>
                <w:sz w:val="18"/>
                <w:szCs w:val="18"/>
                <w:lang w:val="en-US" w:eastAsia="zh-TW"/>
              </w:rPr>
              <w:t>100</w:t>
            </w:r>
            <w:r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  <w:t>,</w:t>
            </w:r>
          </w:p>
          <w:p w14:paraId="55BFDEA2" w14:textId="2D338AE7" w:rsidR="006D0F9A" w:rsidRPr="00F15570" w:rsidRDefault="006D0F9A" w:rsidP="006D0F9A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</w:pPr>
            <w:r w:rsidRPr="003325B7">
              <w:rPr>
                <w:rFonts w:ascii="Calibri" w:hAnsi="Calibri" w:cs="Calibri"/>
                <w:color w:val="FF0000"/>
                <w:sz w:val="18"/>
                <w:szCs w:val="18"/>
                <w:lang w:val="en-US" w:eastAsia="zh-TW"/>
              </w:rPr>
              <w:t>200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CCCC16" w14:textId="20C99FB5" w:rsidR="006D0F9A" w:rsidRPr="00F15570" w:rsidRDefault="006D0F9A" w:rsidP="006D0F9A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</w:pPr>
            <w:r w:rsidRPr="003325B7">
              <w:rPr>
                <w:rFonts w:ascii="Calibri" w:hAnsi="Calibri" w:cs="Calibri"/>
                <w:color w:val="FF0000"/>
                <w:sz w:val="18"/>
                <w:szCs w:val="18"/>
                <w:lang w:val="en-US" w:eastAsia="zh-TW"/>
              </w:rPr>
              <w:t>200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BE3CAA" w14:textId="20614FA0" w:rsidR="006D0F9A" w:rsidRPr="00F15570" w:rsidRDefault="006D0F9A" w:rsidP="006D0F9A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</w:pPr>
            <w:r w:rsidRPr="003325B7">
              <w:rPr>
                <w:rFonts w:ascii="Calibri" w:hAnsi="Calibri" w:cs="Calibri"/>
                <w:color w:val="FF0000"/>
                <w:sz w:val="18"/>
                <w:szCs w:val="18"/>
                <w:lang w:val="en-US" w:eastAsia="zh-TW"/>
              </w:rPr>
              <w:t>200</w:t>
            </w:r>
            <w:r w:rsidRPr="00F15570"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  <w:t> 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2A02F9" w14:textId="32EFC28A" w:rsidR="006D0F9A" w:rsidRPr="00F15570" w:rsidRDefault="00C5093D" w:rsidP="006D0F9A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</w:pPr>
            <w:r w:rsidRPr="003325B7">
              <w:rPr>
                <w:rFonts w:ascii="Calibri" w:hAnsi="Calibri" w:cs="Calibri"/>
                <w:color w:val="FF0000"/>
                <w:sz w:val="18"/>
                <w:szCs w:val="18"/>
                <w:lang w:val="en-US" w:eastAsia="zh-TW"/>
              </w:rPr>
              <w:t>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C0F3A7" w14:textId="77777777" w:rsidR="006D0F9A" w:rsidRPr="00F15570" w:rsidRDefault="006D0F9A" w:rsidP="006D0F9A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</w:pPr>
            <w:r w:rsidRPr="00F15570"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  <w:t> </w:t>
            </w:r>
          </w:p>
        </w:tc>
      </w:tr>
      <w:tr w:rsidR="004812DD" w:rsidRPr="00F15570" w14:paraId="24E1430C" w14:textId="77777777" w:rsidTr="005C25FF">
        <w:trPr>
          <w:trHeight w:val="318"/>
          <w:jc w:val="center"/>
        </w:trPr>
        <w:tc>
          <w:tcPr>
            <w:tcW w:w="12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EAB434" w14:textId="25C2D2F5" w:rsidR="004812DD" w:rsidRPr="00F15570" w:rsidRDefault="004812DD" w:rsidP="003934BA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</w:pPr>
            <w:r w:rsidRPr="00F15570"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  <w:t>CA_nxxx</w:t>
            </w:r>
            <w:r w:rsidR="00F565B6"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  <w:t>V12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473949" w14:textId="77777777" w:rsidR="00C5093D" w:rsidRDefault="00C5093D" w:rsidP="003934BA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  <w:t>50,</w:t>
            </w:r>
          </w:p>
          <w:p w14:paraId="61102A85" w14:textId="249D1BFB" w:rsidR="004812DD" w:rsidRPr="00F15570" w:rsidRDefault="004812DD" w:rsidP="003934BA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</w:pPr>
            <w:r w:rsidRPr="00F15570">
              <w:rPr>
                <w:rFonts w:ascii="Calibri" w:hAnsi="Calibri" w:cs="Calibri"/>
                <w:color w:val="FF0000"/>
                <w:sz w:val="18"/>
                <w:szCs w:val="18"/>
                <w:lang w:val="en-US" w:eastAsia="zh-TW"/>
              </w:rPr>
              <w:t>100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3C2548" w14:textId="77777777" w:rsidR="004812DD" w:rsidRPr="00F15570" w:rsidRDefault="004812DD" w:rsidP="003934BA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</w:pPr>
            <w:r w:rsidRPr="00F15570">
              <w:rPr>
                <w:rFonts w:ascii="Calibri" w:hAnsi="Calibri" w:cs="Calibri"/>
                <w:color w:val="FF0000"/>
                <w:sz w:val="18"/>
                <w:szCs w:val="18"/>
                <w:lang w:val="en-US" w:eastAsia="zh-TW"/>
              </w:rPr>
              <w:t>100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6F0363" w14:textId="77777777" w:rsidR="004812DD" w:rsidRPr="00F15570" w:rsidRDefault="004812DD" w:rsidP="003934BA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</w:pPr>
            <w:r w:rsidRPr="00F15570">
              <w:rPr>
                <w:rFonts w:ascii="Calibri" w:hAnsi="Calibri" w:cs="Calibri"/>
                <w:color w:val="FF0000"/>
                <w:sz w:val="18"/>
                <w:szCs w:val="18"/>
                <w:lang w:val="en-US" w:eastAsia="zh-TW"/>
              </w:rPr>
              <w:t>100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E1CAB4" w14:textId="77777777" w:rsidR="004812DD" w:rsidRPr="00F15570" w:rsidRDefault="004812DD" w:rsidP="003934BA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</w:pPr>
            <w:r w:rsidRPr="00F15570">
              <w:rPr>
                <w:rFonts w:ascii="Calibri" w:hAnsi="Calibri" w:cs="Calibri"/>
                <w:color w:val="FF0000"/>
                <w:sz w:val="18"/>
                <w:szCs w:val="18"/>
                <w:lang w:val="en-US" w:eastAsia="zh-TW"/>
              </w:rPr>
              <w:t>100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2A17C8" w14:textId="77777777" w:rsidR="004812DD" w:rsidRPr="00F15570" w:rsidRDefault="004812DD" w:rsidP="003934BA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</w:pPr>
            <w:r w:rsidRPr="00F15570">
              <w:rPr>
                <w:rFonts w:ascii="Calibri" w:hAnsi="Calibri" w:cs="Calibri"/>
                <w:color w:val="FF0000"/>
                <w:sz w:val="18"/>
                <w:szCs w:val="18"/>
                <w:lang w:val="en-US" w:eastAsia="zh-TW"/>
              </w:rPr>
              <w:t>100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DF3CED" w14:textId="77777777" w:rsidR="004812DD" w:rsidRPr="00F15570" w:rsidRDefault="004812DD" w:rsidP="003934BA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</w:pPr>
            <w:r w:rsidRPr="00F15570">
              <w:rPr>
                <w:rFonts w:ascii="Calibri" w:hAnsi="Calibri" w:cs="Calibri"/>
                <w:color w:val="FF0000"/>
                <w:sz w:val="18"/>
                <w:szCs w:val="18"/>
                <w:lang w:val="en-US" w:eastAsia="zh-TW"/>
              </w:rPr>
              <w:t>100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31583F" w14:textId="77777777" w:rsidR="004812DD" w:rsidRPr="00F15570" w:rsidRDefault="004812DD" w:rsidP="003934BA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</w:pPr>
            <w:r w:rsidRPr="00F15570">
              <w:rPr>
                <w:rFonts w:ascii="Calibri" w:hAnsi="Calibri" w:cs="Calibri"/>
                <w:color w:val="FF0000"/>
                <w:sz w:val="18"/>
                <w:szCs w:val="18"/>
                <w:lang w:val="en-US" w:eastAsia="zh-TW"/>
              </w:rPr>
              <w:t>100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131E03" w14:textId="07EC2429" w:rsidR="004812DD" w:rsidRPr="00F15570" w:rsidRDefault="00C5093D" w:rsidP="003934BA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</w:pPr>
            <w:r w:rsidRPr="003325B7">
              <w:rPr>
                <w:rFonts w:ascii="Calibri" w:hAnsi="Calibri" w:cs="Calibri"/>
                <w:color w:val="FF0000"/>
                <w:sz w:val="18"/>
                <w:szCs w:val="18"/>
                <w:lang w:val="en-US" w:eastAsia="zh-TW"/>
              </w:rPr>
              <w:t>100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732A9E" w14:textId="77777777" w:rsidR="004812DD" w:rsidRPr="00F15570" w:rsidRDefault="004812DD" w:rsidP="003934BA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</w:pPr>
            <w:r w:rsidRPr="00F15570">
              <w:rPr>
                <w:rFonts w:ascii="Calibri" w:hAnsi="Calibri" w:cs="Calibri"/>
                <w:color w:val="FF0000"/>
                <w:sz w:val="18"/>
                <w:szCs w:val="18"/>
                <w:lang w:val="en-US" w:eastAsia="zh-TW"/>
              </w:rPr>
              <w:t>200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36947D" w14:textId="77777777" w:rsidR="004812DD" w:rsidRPr="00F15570" w:rsidRDefault="004812DD" w:rsidP="003934BA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</w:pPr>
            <w:r w:rsidRPr="00F15570">
              <w:rPr>
                <w:rFonts w:ascii="Calibri" w:hAnsi="Calibri" w:cs="Calibri"/>
                <w:color w:val="FF0000"/>
                <w:sz w:val="18"/>
                <w:szCs w:val="18"/>
                <w:lang w:val="en-US" w:eastAsia="zh-TW"/>
              </w:rPr>
              <w:t>200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EB55E0" w14:textId="77777777" w:rsidR="004812DD" w:rsidRPr="00F15570" w:rsidRDefault="004812DD" w:rsidP="003934BA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</w:pPr>
            <w:r w:rsidRPr="00F15570">
              <w:rPr>
                <w:rFonts w:ascii="Calibri" w:hAnsi="Calibri" w:cs="Calibri"/>
                <w:color w:val="FF0000"/>
                <w:sz w:val="18"/>
                <w:szCs w:val="18"/>
                <w:lang w:val="en-US" w:eastAsia="zh-TW"/>
              </w:rPr>
              <w:t>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4A63BE" w14:textId="4EA1DEDE" w:rsidR="004812DD" w:rsidRPr="00F15570" w:rsidRDefault="00C5093D" w:rsidP="00C5093D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n-US" w:eastAsia="zh-TW"/>
              </w:rPr>
            </w:pPr>
            <w:r w:rsidRPr="003325B7">
              <w:rPr>
                <w:rFonts w:ascii="Calibri" w:hAnsi="Calibri" w:cs="Calibri"/>
                <w:color w:val="FF0000"/>
                <w:sz w:val="18"/>
                <w:szCs w:val="18"/>
                <w:lang w:val="en-US" w:eastAsia="zh-TW"/>
              </w:rPr>
              <w:t>200</w:t>
            </w:r>
          </w:p>
        </w:tc>
      </w:tr>
    </w:tbl>
    <w:p w14:paraId="486A2958" w14:textId="17FDED8F" w:rsidR="004812DD" w:rsidRDefault="004812DD" w:rsidP="007E27DA">
      <w:pPr>
        <w:spacing w:after="0"/>
        <w:jc w:val="both"/>
        <w:rPr>
          <w:rFonts w:ascii="Arial" w:hAnsi="Arial" w:cs="Arial"/>
          <w:bCs/>
        </w:rPr>
      </w:pPr>
    </w:p>
    <w:p w14:paraId="48CB47BD" w14:textId="28D24B2E" w:rsidR="007E27DA" w:rsidRPr="001A7772" w:rsidRDefault="007E27DA" w:rsidP="007E27DA">
      <w:pPr>
        <w:spacing w:after="120"/>
        <w:jc w:val="center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Table 2-</w:t>
      </w:r>
      <w:r w:rsidR="00EB6069">
        <w:rPr>
          <w:rFonts w:ascii="Arial" w:hAnsi="Arial" w:cs="Arial"/>
          <w:b/>
        </w:rPr>
        <w:t>3</w:t>
      </w:r>
      <w:r>
        <w:rPr>
          <w:rFonts w:ascii="Arial" w:hAnsi="Arial" w:cs="Arial"/>
          <w:b/>
        </w:rPr>
        <w:t xml:space="preserve"> Option 4 CA configurations</w:t>
      </w:r>
    </w:p>
    <w:p w14:paraId="368A7DCD" w14:textId="4623877E" w:rsidR="007E27DA" w:rsidRDefault="007E27DA" w:rsidP="007E27DA">
      <w:pPr>
        <w:spacing w:after="0"/>
        <w:jc w:val="both"/>
        <w:rPr>
          <w:rFonts w:ascii="Arial" w:hAnsi="Arial" w:cs="Arial"/>
          <w:bCs/>
        </w:rPr>
      </w:pPr>
    </w:p>
    <w:p w14:paraId="51E59BA1" w14:textId="1F7D043F" w:rsidR="00DD4D52" w:rsidRDefault="007E27DA" w:rsidP="00E54B95">
      <w:pPr>
        <w:spacing w:after="120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Notice that the configurations highlighted in red in </w:t>
      </w:r>
      <w:r w:rsidR="00DD4D52">
        <w:rPr>
          <w:rFonts w:ascii="Arial" w:hAnsi="Arial" w:cs="Arial"/>
          <w:bCs/>
        </w:rPr>
        <w:t>Table 2-</w:t>
      </w:r>
      <w:r w:rsidR="00EB6069">
        <w:rPr>
          <w:rFonts w:ascii="Arial" w:hAnsi="Arial" w:cs="Arial"/>
          <w:bCs/>
        </w:rPr>
        <w:t>3</w:t>
      </w:r>
      <w:r w:rsidR="00DD4D52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are the ones supported in Option 2.</w:t>
      </w:r>
      <w:r w:rsidR="00DD4D52">
        <w:rPr>
          <w:rFonts w:ascii="Arial" w:hAnsi="Arial" w:cs="Arial"/>
          <w:bCs/>
        </w:rPr>
        <w:t xml:space="preserve"> Therefore, Option 4 has the advantage that less CA BW classes are needed to support the same CA configurations as in Option 2.</w:t>
      </w:r>
    </w:p>
    <w:p w14:paraId="6E565F46" w14:textId="77777777" w:rsidR="00DD4D52" w:rsidRDefault="00DD4D52" w:rsidP="00DD4D52">
      <w:pPr>
        <w:spacing w:after="0"/>
        <w:jc w:val="both"/>
        <w:rPr>
          <w:rFonts w:ascii="Arial" w:hAnsi="Arial" w:cs="Arial"/>
          <w:bCs/>
        </w:rPr>
      </w:pPr>
    </w:p>
    <w:p w14:paraId="5C11CBB5" w14:textId="5CA66387" w:rsidR="007E27DA" w:rsidRDefault="00DD4D52" w:rsidP="00E54B95">
      <w:pPr>
        <w:spacing w:after="120"/>
        <w:jc w:val="both"/>
        <w:rPr>
          <w:rFonts w:ascii="Arial" w:hAnsi="Arial" w:cs="Arial"/>
          <w:bCs/>
        </w:rPr>
      </w:pPr>
      <w:r>
        <w:rPr>
          <w:rFonts w:ascii="Arial" w:hAnsi="Arial" w:cs="Arial"/>
          <w:b/>
          <w:sz w:val="22"/>
          <w:szCs w:val="22"/>
          <w:u w:val="single"/>
        </w:rPr>
        <w:t>Signalling</w:t>
      </w:r>
      <w:r w:rsidR="007E27DA">
        <w:rPr>
          <w:rFonts w:ascii="Arial" w:hAnsi="Arial" w:cs="Arial"/>
          <w:bCs/>
        </w:rPr>
        <w:t xml:space="preserve">  </w:t>
      </w:r>
    </w:p>
    <w:p w14:paraId="6563F10E" w14:textId="76450BBB" w:rsidR="007E27DA" w:rsidRDefault="007E27DA" w:rsidP="00FD72EF">
      <w:pPr>
        <w:spacing w:after="0"/>
        <w:jc w:val="both"/>
        <w:rPr>
          <w:rFonts w:ascii="Arial" w:hAnsi="Arial" w:cs="Arial"/>
          <w:bCs/>
        </w:rPr>
      </w:pPr>
    </w:p>
    <w:p w14:paraId="51DFEF08" w14:textId="1CE9E422" w:rsidR="00DD4D52" w:rsidRPr="004812DD" w:rsidRDefault="00FD72EF" w:rsidP="00E54B95">
      <w:pPr>
        <w:spacing w:after="120"/>
        <w:jc w:val="both"/>
        <w:rPr>
          <w:rFonts w:ascii="Arial" w:hAnsi="Arial" w:cs="Arial"/>
          <w:bCs/>
        </w:rPr>
      </w:pPr>
      <w:r w:rsidRPr="00FD72EF">
        <w:rPr>
          <w:rFonts w:ascii="Arial" w:hAnsi="Arial" w:cs="Arial"/>
          <w:bCs/>
        </w:rPr>
        <w:t>From signal</w:t>
      </w:r>
      <w:r>
        <w:rPr>
          <w:rFonts w:ascii="Arial" w:hAnsi="Arial" w:cs="Arial"/>
          <w:bCs/>
        </w:rPr>
        <w:t>l</w:t>
      </w:r>
      <w:r w:rsidRPr="00FD72EF">
        <w:rPr>
          <w:rFonts w:ascii="Arial" w:hAnsi="Arial" w:cs="Arial"/>
          <w:bCs/>
        </w:rPr>
        <w:t xml:space="preserve">ing perspective, for Option 2, if </w:t>
      </w:r>
      <w:r>
        <w:rPr>
          <w:rFonts w:ascii="Arial" w:hAnsi="Arial" w:cs="Arial"/>
          <w:bCs/>
        </w:rPr>
        <w:t>a UE</w:t>
      </w:r>
      <w:r w:rsidRPr="00FD72EF">
        <w:rPr>
          <w:rFonts w:ascii="Arial" w:hAnsi="Arial" w:cs="Arial"/>
          <w:bCs/>
        </w:rPr>
        <w:t xml:space="preserve"> would support all the specified BW classes as fallback, then </w:t>
      </w:r>
      <w:r>
        <w:rPr>
          <w:rFonts w:ascii="Arial" w:hAnsi="Arial" w:cs="Arial"/>
          <w:bCs/>
        </w:rPr>
        <w:t xml:space="preserve">it </w:t>
      </w:r>
      <w:r w:rsidRPr="00FD72EF">
        <w:rPr>
          <w:rFonts w:ascii="Arial" w:hAnsi="Arial" w:cs="Arial"/>
          <w:bCs/>
        </w:rPr>
        <w:t xml:space="preserve">would need to signal two supported highest order BW classes except for class MF. </w:t>
      </w:r>
      <w:r>
        <w:rPr>
          <w:rFonts w:ascii="Arial" w:hAnsi="Arial" w:cs="Arial"/>
          <w:bCs/>
        </w:rPr>
        <w:t>On the other hand</w:t>
      </w:r>
      <w:r w:rsidRPr="00FD72EF">
        <w:rPr>
          <w:rFonts w:ascii="Arial" w:hAnsi="Arial" w:cs="Arial"/>
          <w:bCs/>
        </w:rPr>
        <w:t>, for Option 4, UE only needs to signal one supported highest order BW class, and all the lower order BW classes can automatically be supported.</w:t>
      </w:r>
    </w:p>
    <w:p w14:paraId="45C79EB9" w14:textId="77777777" w:rsidR="00FD72EF" w:rsidRPr="00FD72EF" w:rsidRDefault="00FD72EF" w:rsidP="00FD72EF">
      <w:pPr>
        <w:spacing w:after="0"/>
        <w:jc w:val="both"/>
        <w:rPr>
          <w:rFonts w:ascii="Arial" w:hAnsi="Arial" w:cs="Arial"/>
          <w:bCs/>
        </w:rPr>
      </w:pPr>
    </w:p>
    <w:p w14:paraId="162CC69B" w14:textId="050E0780" w:rsidR="00FD72EF" w:rsidRDefault="00FD72EF" w:rsidP="00E54B95">
      <w:pPr>
        <w:spacing w:after="120"/>
        <w:jc w:val="both"/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sz w:val="22"/>
          <w:szCs w:val="22"/>
          <w:u w:val="single"/>
        </w:rPr>
        <w:t>Fallback combination and cell arrangement flexibility</w:t>
      </w:r>
    </w:p>
    <w:p w14:paraId="49EB042A" w14:textId="06427E4A" w:rsidR="00FD72EF" w:rsidRPr="00BC227B" w:rsidRDefault="00FD72EF" w:rsidP="00BC227B">
      <w:pPr>
        <w:spacing w:after="0"/>
        <w:jc w:val="both"/>
        <w:rPr>
          <w:rFonts w:ascii="Arial" w:hAnsi="Arial" w:cs="Arial"/>
          <w:bCs/>
        </w:rPr>
      </w:pPr>
    </w:p>
    <w:p w14:paraId="260DC1A4" w14:textId="77777777" w:rsidR="0082493D" w:rsidRDefault="00BC227B" w:rsidP="00E54B95">
      <w:pPr>
        <w:spacing w:after="120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Option 4 provides the full flexibility for the combination of FBG3+FBG2 with any carrier number in each of the fallback group. However, Option 2 can only support the fallback in one fallback group while the other fallback group is at maximum number of carrier</w:t>
      </w:r>
      <w:r w:rsidR="0082493D">
        <w:rPr>
          <w:rFonts w:ascii="Arial" w:hAnsi="Arial" w:cs="Arial"/>
          <w:bCs/>
        </w:rPr>
        <w:t>s. On the other hand, the naming of Option 2 CA BW classes may have an implication that the 100MHz cells can only be at the lower frequency side than 200MHz cells, while Option 4 would not have such restriction.</w:t>
      </w:r>
    </w:p>
    <w:p w14:paraId="07EBB912" w14:textId="77777777" w:rsidR="0082493D" w:rsidRDefault="0082493D" w:rsidP="0082493D">
      <w:pPr>
        <w:spacing w:after="0"/>
        <w:jc w:val="both"/>
        <w:rPr>
          <w:rFonts w:ascii="Arial" w:hAnsi="Arial" w:cs="Arial"/>
          <w:bCs/>
        </w:rPr>
      </w:pPr>
    </w:p>
    <w:p w14:paraId="3FF3869E" w14:textId="2AF11906" w:rsidR="00FD72EF" w:rsidRPr="00FD72EF" w:rsidRDefault="0082493D" w:rsidP="00E54B95">
      <w:pPr>
        <w:spacing w:after="120"/>
        <w:jc w:val="both"/>
        <w:rPr>
          <w:rFonts w:ascii="Arial" w:hAnsi="Arial" w:cs="Arial"/>
          <w:bCs/>
        </w:rPr>
      </w:pPr>
      <w:r>
        <w:rPr>
          <w:rFonts w:ascii="Arial" w:hAnsi="Arial" w:cs="Arial"/>
          <w:b/>
          <w:sz w:val="22"/>
          <w:szCs w:val="22"/>
          <w:u w:val="single"/>
        </w:rPr>
        <w:t>Future proof</w:t>
      </w:r>
      <w:r w:rsidR="00BC227B">
        <w:rPr>
          <w:rFonts w:ascii="Arial" w:hAnsi="Arial" w:cs="Arial"/>
          <w:bCs/>
        </w:rPr>
        <w:t xml:space="preserve"> </w:t>
      </w:r>
    </w:p>
    <w:p w14:paraId="6EB71F8F" w14:textId="5A09D0FF" w:rsidR="00BC227B" w:rsidRDefault="00BC227B" w:rsidP="0082493D">
      <w:pPr>
        <w:spacing w:after="0"/>
        <w:jc w:val="both"/>
        <w:rPr>
          <w:rFonts w:ascii="Arial" w:hAnsi="Arial" w:cs="Arial"/>
          <w:bCs/>
        </w:rPr>
      </w:pPr>
    </w:p>
    <w:p w14:paraId="45A3B1A2" w14:textId="1A765597" w:rsidR="0082493D" w:rsidRDefault="0082493D" w:rsidP="00E54B95">
      <w:pPr>
        <w:spacing w:after="120"/>
        <w:jc w:val="both"/>
        <w:rPr>
          <w:rFonts w:ascii="Arial" w:hAnsi="Arial" w:cs="Arial"/>
          <w:bCs/>
        </w:rPr>
      </w:pPr>
      <w:r w:rsidRPr="0082493D">
        <w:rPr>
          <w:rFonts w:ascii="Arial" w:hAnsi="Arial" w:cs="Arial"/>
          <w:bCs/>
        </w:rPr>
        <w:t xml:space="preserve">If in future, a new configuration such as 6x100 + 2x200 is needed, Option 2 would not be able to </w:t>
      </w:r>
      <w:r w:rsidR="0085227D">
        <w:rPr>
          <w:rFonts w:ascii="Arial" w:hAnsi="Arial" w:cs="Arial"/>
          <w:bCs/>
        </w:rPr>
        <w:t xml:space="preserve">accommodate it and new CA BW classes may need to be </w:t>
      </w:r>
      <w:r w:rsidR="003C430A">
        <w:rPr>
          <w:rFonts w:ascii="Arial" w:hAnsi="Arial" w:cs="Arial"/>
          <w:bCs/>
        </w:rPr>
        <w:t xml:space="preserve">further defined </w:t>
      </w:r>
      <w:r w:rsidR="0085227D">
        <w:rPr>
          <w:rFonts w:ascii="Arial" w:hAnsi="Arial" w:cs="Arial"/>
          <w:bCs/>
        </w:rPr>
        <w:t xml:space="preserve">which could be another grinding process and </w:t>
      </w:r>
      <w:r w:rsidR="003C430A">
        <w:rPr>
          <w:rFonts w:ascii="Arial" w:hAnsi="Arial" w:cs="Arial"/>
          <w:bCs/>
        </w:rPr>
        <w:t xml:space="preserve">may load up more </w:t>
      </w:r>
      <w:r w:rsidR="00044DE2">
        <w:rPr>
          <w:rFonts w:ascii="Arial" w:hAnsi="Arial" w:cs="Arial"/>
          <w:bCs/>
        </w:rPr>
        <w:t>CA combinations. Option 4 on the other hand does not have such issue and is more future</w:t>
      </w:r>
      <w:r w:rsidR="00957852">
        <w:rPr>
          <w:rFonts w:ascii="Arial" w:hAnsi="Arial" w:cs="Arial"/>
          <w:bCs/>
        </w:rPr>
        <w:t xml:space="preserve"> </w:t>
      </w:r>
      <w:r w:rsidR="00044DE2">
        <w:rPr>
          <w:rFonts w:ascii="Arial" w:hAnsi="Arial" w:cs="Arial"/>
          <w:bCs/>
        </w:rPr>
        <w:t xml:space="preserve">proof. </w:t>
      </w:r>
      <w:r w:rsidR="003C430A">
        <w:rPr>
          <w:rFonts w:ascii="Arial" w:hAnsi="Arial" w:cs="Arial"/>
          <w:bCs/>
        </w:rPr>
        <w:t xml:space="preserve"> </w:t>
      </w:r>
    </w:p>
    <w:p w14:paraId="393597E4" w14:textId="5F061536" w:rsidR="0085227D" w:rsidRDefault="0085227D" w:rsidP="00044DE2">
      <w:pPr>
        <w:spacing w:after="0"/>
        <w:jc w:val="both"/>
        <w:rPr>
          <w:rFonts w:ascii="Arial" w:hAnsi="Arial" w:cs="Arial"/>
          <w:bCs/>
        </w:rPr>
      </w:pPr>
    </w:p>
    <w:p w14:paraId="5FC56F98" w14:textId="5340B1BB" w:rsidR="00957852" w:rsidRDefault="00044DE2" w:rsidP="00E54B95">
      <w:pPr>
        <w:spacing w:after="120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Based on the above assessments, the comparison between the two options can be summarized in Table 2-</w:t>
      </w:r>
      <w:r w:rsidR="00EB6069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 xml:space="preserve"> where the Option with the advantage is marked with a “+” sign.</w:t>
      </w:r>
    </w:p>
    <w:p w14:paraId="639AF073" w14:textId="77777777" w:rsidR="00BC179E" w:rsidRDefault="00BC179E" w:rsidP="00B50264">
      <w:pPr>
        <w:spacing w:after="0"/>
        <w:jc w:val="both"/>
        <w:rPr>
          <w:rFonts w:ascii="Arial" w:hAnsi="Arial" w:cs="Arial"/>
          <w:bCs/>
        </w:rPr>
      </w:pPr>
    </w:p>
    <w:tbl>
      <w:tblPr>
        <w:tblW w:w="8240" w:type="dxa"/>
        <w:jc w:val="center"/>
        <w:tblLook w:val="04A0" w:firstRow="1" w:lastRow="0" w:firstColumn="1" w:lastColumn="0" w:noHBand="0" w:noVBand="1"/>
      </w:tblPr>
      <w:tblGrid>
        <w:gridCol w:w="5640"/>
        <w:gridCol w:w="1300"/>
        <w:gridCol w:w="1300"/>
      </w:tblGrid>
      <w:tr w:rsidR="00BC179E" w:rsidRPr="00BC179E" w14:paraId="2F9112A2" w14:textId="77777777" w:rsidTr="00BC179E">
        <w:trPr>
          <w:trHeight w:val="320"/>
          <w:jc w:val="center"/>
        </w:trPr>
        <w:tc>
          <w:tcPr>
            <w:tcW w:w="5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8CE036" w14:textId="77777777" w:rsidR="00BC179E" w:rsidRPr="00BC179E" w:rsidRDefault="00BC179E" w:rsidP="00BC179E">
            <w:pPr>
              <w:spacing w:after="0"/>
              <w:rPr>
                <w:rFonts w:ascii="Calibri" w:hAnsi="Calibri" w:cs="Calibri"/>
                <w:color w:val="000000"/>
                <w:lang w:val="en-US" w:eastAsia="zh-TW"/>
              </w:rPr>
            </w:pPr>
            <w:r w:rsidRPr="00BC179E">
              <w:rPr>
                <w:rFonts w:ascii="Calibri" w:hAnsi="Calibri" w:cs="Calibri"/>
                <w:color w:val="000000"/>
                <w:lang w:val="en-US" w:eastAsia="zh-TW"/>
              </w:rPr>
              <w:t>Aspect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821956" w14:textId="77777777" w:rsidR="00BC179E" w:rsidRPr="00BC179E" w:rsidRDefault="00BC179E" w:rsidP="00BC179E">
            <w:pPr>
              <w:spacing w:after="0"/>
              <w:jc w:val="center"/>
              <w:rPr>
                <w:rFonts w:ascii="Calibri" w:hAnsi="Calibri" w:cs="Calibri"/>
                <w:color w:val="000000"/>
                <w:lang w:val="en-US" w:eastAsia="zh-TW"/>
              </w:rPr>
            </w:pPr>
            <w:r w:rsidRPr="00BC179E">
              <w:rPr>
                <w:rFonts w:ascii="Calibri" w:hAnsi="Calibri" w:cs="Calibri"/>
                <w:color w:val="000000"/>
                <w:lang w:val="en-US" w:eastAsia="zh-TW"/>
              </w:rPr>
              <w:t>Option 2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12C80B" w14:textId="77777777" w:rsidR="00BC179E" w:rsidRPr="00BC179E" w:rsidRDefault="00BC179E" w:rsidP="00BC179E">
            <w:pPr>
              <w:spacing w:after="0"/>
              <w:jc w:val="center"/>
              <w:rPr>
                <w:rFonts w:ascii="Calibri" w:hAnsi="Calibri" w:cs="Calibri"/>
                <w:color w:val="000000"/>
                <w:lang w:val="en-US" w:eastAsia="zh-TW"/>
              </w:rPr>
            </w:pPr>
            <w:r w:rsidRPr="00BC179E">
              <w:rPr>
                <w:rFonts w:ascii="Calibri" w:hAnsi="Calibri" w:cs="Calibri"/>
                <w:color w:val="000000"/>
                <w:lang w:val="en-US" w:eastAsia="zh-TW"/>
              </w:rPr>
              <w:t>Option 4</w:t>
            </w:r>
          </w:p>
        </w:tc>
      </w:tr>
      <w:tr w:rsidR="00BC179E" w:rsidRPr="00BC179E" w14:paraId="7ED498B9" w14:textId="77777777" w:rsidTr="00BC179E">
        <w:trPr>
          <w:trHeight w:val="320"/>
          <w:jc w:val="center"/>
        </w:trPr>
        <w:tc>
          <w:tcPr>
            <w:tcW w:w="5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849303" w14:textId="77777777" w:rsidR="00BC179E" w:rsidRPr="00BC179E" w:rsidRDefault="00BC179E" w:rsidP="00BC179E">
            <w:pPr>
              <w:spacing w:after="0"/>
              <w:rPr>
                <w:rFonts w:ascii="Calibri" w:hAnsi="Calibri" w:cs="Calibri"/>
                <w:color w:val="000000"/>
                <w:lang w:val="en-US" w:eastAsia="zh-TW"/>
              </w:rPr>
            </w:pPr>
            <w:r w:rsidRPr="00BC179E">
              <w:rPr>
                <w:rFonts w:ascii="Calibri" w:hAnsi="Calibri" w:cs="Calibri"/>
                <w:color w:val="000000"/>
                <w:lang w:val="en-US" w:eastAsia="zh-TW"/>
              </w:rPr>
              <w:t>Support of cell migration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08C2D7" w14:textId="77777777" w:rsidR="00BC179E" w:rsidRPr="00BC179E" w:rsidRDefault="00BC179E" w:rsidP="00BC179E">
            <w:pPr>
              <w:spacing w:after="0"/>
              <w:jc w:val="center"/>
              <w:rPr>
                <w:rFonts w:ascii="Calibri" w:hAnsi="Calibri" w:cs="Calibri"/>
                <w:color w:val="000000"/>
                <w:lang w:val="en-US" w:eastAsia="zh-TW"/>
              </w:rPr>
            </w:pPr>
            <w:r w:rsidRPr="00BC179E">
              <w:rPr>
                <w:rFonts w:ascii="Calibri" w:hAnsi="Calibri" w:cs="Calibri"/>
                <w:color w:val="000000"/>
                <w:lang w:val="en-US" w:eastAsia="zh-TW"/>
              </w:rPr>
              <w:t>Yes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27898C" w14:textId="77777777" w:rsidR="00BC179E" w:rsidRPr="00BC179E" w:rsidRDefault="00BC179E" w:rsidP="00BC179E">
            <w:pPr>
              <w:spacing w:after="0"/>
              <w:jc w:val="center"/>
              <w:rPr>
                <w:rFonts w:ascii="Calibri" w:hAnsi="Calibri" w:cs="Calibri"/>
                <w:color w:val="000000"/>
                <w:lang w:val="en-US" w:eastAsia="zh-TW"/>
              </w:rPr>
            </w:pPr>
            <w:r w:rsidRPr="00BC179E">
              <w:rPr>
                <w:rFonts w:ascii="Calibri" w:hAnsi="Calibri" w:cs="Calibri"/>
                <w:color w:val="000000"/>
                <w:lang w:val="en-US" w:eastAsia="zh-TW"/>
              </w:rPr>
              <w:t>Yes</w:t>
            </w:r>
          </w:p>
        </w:tc>
      </w:tr>
      <w:tr w:rsidR="00BC179E" w:rsidRPr="00BC179E" w14:paraId="5013E155" w14:textId="77777777" w:rsidTr="00BC179E">
        <w:trPr>
          <w:trHeight w:val="320"/>
          <w:jc w:val="center"/>
        </w:trPr>
        <w:tc>
          <w:tcPr>
            <w:tcW w:w="5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F3DB62" w14:textId="77777777" w:rsidR="00BC179E" w:rsidRPr="00BC179E" w:rsidRDefault="00BC179E" w:rsidP="00BC179E">
            <w:pPr>
              <w:spacing w:after="0"/>
              <w:rPr>
                <w:rFonts w:ascii="Calibri" w:hAnsi="Calibri" w:cs="Calibri"/>
                <w:color w:val="000000"/>
                <w:lang w:val="en-US" w:eastAsia="zh-TW"/>
              </w:rPr>
            </w:pPr>
            <w:r w:rsidRPr="00BC179E">
              <w:rPr>
                <w:rFonts w:ascii="Calibri" w:hAnsi="Calibri" w:cs="Calibri"/>
                <w:color w:val="000000"/>
                <w:lang w:val="en-US" w:eastAsia="zh-TW"/>
              </w:rPr>
              <w:t>Specifications complexity</w:t>
            </w:r>
          </w:p>
        </w:tc>
        <w:tc>
          <w:tcPr>
            <w:tcW w:w="2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23400E9" w14:textId="77777777" w:rsidR="00BC179E" w:rsidRPr="00BC179E" w:rsidRDefault="00BC179E" w:rsidP="00BC179E">
            <w:pPr>
              <w:spacing w:after="0"/>
              <w:jc w:val="center"/>
              <w:rPr>
                <w:rFonts w:ascii="Calibri" w:hAnsi="Calibri" w:cs="Calibri"/>
                <w:color w:val="000000"/>
                <w:lang w:val="en-US" w:eastAsia="zh-TW"/>
              </w:rPr>
            </w:pPr>
            <w:r w:rsidRPr="00BC179E">
              <w:rPr>
                <w:rFonts w:ascii="Calibri" w:hAnsi="Calibri" w:cs="Calibri"/>
                <w:color w:val="000000"/>
                <w:lang w:val="en-US" w:eastAsia="zh-TW"/>
              </w:rPr>
              <w:t>Same</w:t>
            </w:r>
          </w:p>
        </w:tc>
      </w:tr>
      <w:tr w:rsidR="00BC179E" w:rsidRPr="00BC179E" w14:paraId="59E980FF" w14:textId="77777777" w:rsidTr="00BC179E">
        <w:trPr>
          <w:trHeight w:val="320"/>
          <w:jc w:val="center"/>
        </w:trPr>
        <w:tc>
          <w:tcPr>
            <w:tcW w:w="5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B848EE" w14:textId="77777777" w:rsidR="00BC179E" w:rsidRPr="00BC179E" w:rsidRDefault="00BC179E" w:rsidP="00BC179E">
            <w:pPr>
              <w:spacing w:after="0"/>
              <w:rPr>
                <w:rFonts w:ascii="Calibri" w:hAnsi="Calibri" w:cs="Calibri"/>
                <w:color w:val="000000"/>
                <w:lang w:val="en-US" w:eastAsia="zh-TW"/>
              </w:rPr>
            </w:pPr>
            <w:r w:rsidRPr="00BC179E">
              <w:rPr>
                <w:rFonts w:ascii="Calibri" w:hAnsi="Calibri" w:cs="Calibri"/>
                <w:color w:val="000000"/>
                <w:lang w:val="en-US" w:eastAsia="zh-TW"/>
              </w:rPr>
              <w:t>CA configurations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D29E24" w14:textId="77777777" w:rsidR="00BC179E" w:rsidRPr="00BC179E" w:rsidRDefault="00BC179E" w:rsidP="00BC179E">
            <w:pPr>
              <w:spacing w:after="0"/>
              <w:jc w:val="center"/>
              <w:rPr>
                <w:rFonts w:ascii="Calibri" w:hAnsi="Calibri" w:cs="Calibri"/>
                <w:color w:val="000000"/>
                <w:lang w:val="en-US" w:eastAsia="zh-TW"/>
              </w:rPr>
            </w:pPr>
            <w:r w:rsidRPr="00BC179E">
              <w:rPr>
                <w:rFonts w:ascii="Calibri" w:hAnsi="Calibri" w:cs="Calibri"/>
                <w:color w:val="000000"/>
                <w:lang w:val="en-US" w:eastAsia="zh-TW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099017" w14:textId="77777777" w:rsidR="00BC179E" w:rsidRPr="00BC179E" w:rsidRDefault="00BC179E" w:rsidP="00BC179E">
            <w:pPr>
              <w:spacing w:after="0"/>
              <w:jc w:val="center"/>
              <w:rPr>
                <w:rFonts w:ascii="Calibri" w:hAnsi="Calibri" w:cs="Calibri"/>
                <w:color w:val="000000"/>
                <w:lang w:val="en-US" w:eastAsia="zh-TW"/>
              </w:rPr>
            </w:pPr>
            <w:r w:rsidRPr="00BC179E">
              <w:rPr>
                <w:rFonts w:ascii="Calibri" w:hAnsi="Calibri" w:cs="Calibri"/>
                <w:color w:val="000000"/>
                <w:lang w:val="en-US" w:eastAsia="zh-TW"/>
              </w:rPr>
              <w:t>+</w:t>
            </w:r>
          </w:p>
        </w:tc>
      </w:tr>
      <w:tr w:rsidR="00BC179E" w:rsidRPr="00BC179E" w14:paraId="6F194E50" w14:textId="77777777" w:rsidTr="00BC179E">
        <w:trPr>
          <w:trHeight w:val="320"/>
          <w:jc w:val="center"/>
        </w:trPr>
        <w:tc>
          <w:tcPr>
            <w:tcW w:w="5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068AC7" w14:textId="5C48B629" w:rsidR="00BC179E" w:rsidRPr="00BC179E" w:rsidRDefault="00BC179E" w:rsidP="00BC179E">
            <w:pPr>
              <w:spacing w:after="0"/>
              <w:rPr>
                <w:rFonts w:ascii="Calibri" w:hAnsi="Calibri" w:cs="Calibri"/>
                <w:color w:val="000000"/>
                <w:lang w:val="en-US" w:eastAsia="zh-TW"/>
              </w:rPr>
            </w:pPr>
            <w:r w:rsidRPr="00BC179E">
              <w:rPr>
                <w:rFonts w:ascii="Calibri" w:hAnsi="Calibri" w:cs="Calibri"/>
                <w:color w:val="000000"/>
                <w:lang w:val="en-US" w:eastAsia="zh-TW"/>
              </w:rPr>
              <w:t>Signaling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06F3D3" w14:textId="77777777" w:rsidR="00BC179E" w:rsidRPr="00BC179E" w:rsidRDefault="00BC179E" w:rsidP="00BC179E">
            <w:pPr>
              <w:spacing w:after="0"/>
              <w:jc w:val="center"/>
              <w:rPr>
                <w:rFonts w:ascii="Calibri" w:hAnsi="Calibri" w:cs="Calibri"/>
                <w:color w:val="000000"/>
                <w:lang w:val="en-US" w:eastAsia="zh-TW"/>
              </w:rPr>
            </w:pPr>
            <w:r w:rsidRPr="00BC179E">
              <w:rPr>
                <w:rFonts w:ascii="Calibri" w:hAnsi="Calibri" w:cs="Calibri"/>
                <w:color w:val="000000"/>
                <w:lang w:val="en-US" w:eastAsia="zh-TW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C49F20" w14:textId="77777777" w:rsidR="00BC179E" w:rsidRPr="00BC179E" w:rsidRDefault="00BC179E" w:rsidP="00BC179E">
            <w:pPr>
              <w:spacing w:after="0"/>
              <w:jc w:val="center"/>
              <w:rPr>
                <w:rFonts w:ascii="Calibri" w:hAnsi="Calibri" w:cs="Calibri"/>
                <w:color w:val="000000"/>
                <w:lang w:val="en-US" w:eastAsia="zh-TW"/>
              </w:rPr>
            </w:pPr>
            <w:r w:rsidRPr="00BC179E">
              <w:rPr>
                <w:rFonts w:ascii="Calibri" w:hAnsi="Calibri" w:cs="Calibri"/>
                <w:color w:val="000000"/>
                <w:lang w:val="en-US" w:eastAsia="zh-TW"/>
              </w:rPr>
              <w:t>+</w:t>
            </w:r>
          </w:p>
        </w:tc>
      </w:tr>
      <w:tr w:rsidR="00BC179E" w:rsidRPr="00BC179E" w14:paraId="34A5D981" w14:textId="77777777" w:rsidTr="00BC179E">
        <w:trPr>
          <w:trHeight w:val="320"/>
          <w:jc w:val="center"/>
        </w:trPr>
        <w:tc>
          <w:tcPr>
            <w:tcW w:w="5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DE3C0A" w14:textId="77777777" w:rsidR="00BC179E" w:rsidRPr="00BC179E" w:rsidRDefault="00BC179E" w:rsidP="00BC179E">
            <w:pPr>
              <w:spacing w:after="0"/>
              <w:rPr>
                <w:rFonts w:ascii="Calibri" w:hAnsi="Calibri" w:cs="Calibri"/>
                <w:color w:val="000000"/>
                <w:lang w:val="en-US" w:eastAsia="zh-TW"/>
              </w:rPr>
            </w:pPr>
            <w:r w:rsidRPr="00BC179E">
              <w:rPr>
                <w:rFonts w:ascii="Calibri" w:hAnsi="Calibri" w:cs="Calibri"/>
                <w:color w:val="000000"/>
                <w:lang w:val="en-US" w:eastAsia="zh-TW"/>
              </w:rPr>
              <w:t>Fallback combination and cell arrangement flexibility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B22878" w14:textId="77777777" w:rsidR="00BC179E" w:rsidRPr="00BC179E" w:rsidRDefault="00BC179E" w:rsidP="00BC179E">
            <w:pPr>
              <w:spacing w:after="0"/>
              <w:jc w:val="center"/>
              <w:rPr>
                <w:rFonts w:ascii="Calibri" w:hAnsi="Calibri" w:cs="Calibri"/>
                <w:color w:val="000000"/>
                <w:lang w:val="en-US" w:eastAsia="zh-TW"/>
              </w:rPr>
            </w:pPr>
            <w:r w:rsidRPr="00BC179E">
              <w:rPr>
                <w:rFonts w:ascii="Calibri" w:hAnsi="Calibri" w:cs="Calibri"/>
                <w:color w:val="000000"/>
                <w:lang w:val="en-US" w:eastAsia="zh-TW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C75F76" w14:textId="77777777" w:rsidR="00BC179E" w:rsidRPr="00BC179E" w:rsidRDefault="00BC179E" w:rsidP="00BC179E">
            <w:pPr>
              <w:spacing w:after="0"/>
              <w:jc w:val="center"/>
              <w:rPr>
                <w:rFonts w:ascii="Calibri" w:hAnsi="Calibri" w:cs="Calibri"/>
                <w:color w:val="000000"/>
                <w:lang w:val="en-US" w:eastAsia="zh-TW"/>
              </w:rPr>
            </w:pPr>
            <w:r w:rsidRPr="00BC179E">
              <w:rPr>
                <w:rFonts w:ascii="Calibri" w:hAnsi="Calibri" w:cs="Calibri"/>
                <w:color w:val="000000"/>
                <w:lang w:val="en-US" w:eastAsia="zh-TW"/>
              </w:rPr>
              <w:t>+</w:t>
            </w:r>
          </w:p>
        </w:tc>
      </w:tr>
      <w:tr w:rsidR="00BC179E" w:rsidRPr="00BC179E" w14:paraId="5AC60764" w14:textId="77777777" w:rsidTr="00BC179E">
        <w:trPr>
          <w:trHeight w:val="320"/>
          <w:jc w:val="center"/>
        </w:trPr>
        <w:tc>
          <w:tcPr>
            <w:tcW w:w="5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960713" w14:textId="77777777" w:rsidR="00BC179E" w:rsidRPr="00BC179E" w:rsidRDefault="00BC179E" w:rsidP="00BC179E">
            <w:pPr>
              <w:spacing w:after="0"/>
              <w:rPr>
                <w:rFonts w:ascii="Calibri" w:hAnsi="Calibri" w:cs="Calibri"/>
                <w:color w:val="000000"/>
                <w:lang w:val="en-US" w:eastAsia="zh-TW"/>
              </w:rPr>
            </w:pPr>
            <w:r w:rsidRPr="00BC179E">
              <w:rPr>
                <w:rFonts w:ascii="Calibri" w:hAnsi="Calibri" w:cs="Calibri"/>
                <w:color w:val="000000"/>
                <w:lang w:val="en-US" w:eastAsia="zh-TW"/>
              </w:rPr>
              <w:t>Future proof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9A3C3E" w14:textId="77777777" w:rsidR="00BC179E" w:rsidRPr="00BC179E" w:rsidRDefault="00BC179E" w:rsidP="00BC179E">
            <w:pPr>
              <w:spacing w:after="0"/>
              <w:jc w:val="center"/>
              <w:rPr>
                <w:rFonts w:ascii="Calibri" w:hAnsi="Calibri" w:cs="Calibri"/>
                <w:color w:val="000000"/>
                <w:lang w:val="en-US" w:eastAsia="zh-TW"/>
              </w:rPr>
            </w:pPr>
            <w:r w:rsidRPr="00BC179E">
              <w:rPr>
                <w:rFonts w:ascii="Calibri" w:hAnsi="Calibri" w:cs="Calibri"/>
                <w:color w:val="000000"/>
                <w:lang w:val="en-US" w:eastAsia="zh-TW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05F649" w14:textId="77777777" w:rsidR="00BC179E" w:rsidRPr="00BC179E" w:rsidRDefault="00BC179E" w:rsidP="00BC179E">
            <w:pPr>
              <w:spacing w:after="0"/>
              <w:jc w:val="center"/>
              <w:rPr>
                <w:rFonts w:ascii="Calibri" w:hAnsi="Calibri" w:cs="Calibri"/>
                <w:color w:val="000000"/>
                <w:lang w:val="en-US" w:eastAsia="zh-TW"/>
              </w:rPr>
            </w:pPr>
            <w:r w:rsidRPr="00BC179E">
              <w:rPr>
                <w:rFonts w:ascii="Calibri" w:hAnsi="Calibri" w:cs="Calibri"/>
                <w:color w:val="000000"/>
                <w:lang w:val="en-US" w:eastAsia="zh-TW"/>
              </w:rPr>
              <w:t>+</w:t>
            </w:r>
          </w:p>
        </w:tc>
      </w:tr>
    </w:tbl>
    <w:p w14:paraId="0768A844" w14:textId="3FAB87DB" w:rsidR="00044DE2" w:rsidRDefault="00044DE2" w:rsidP="00B50264">
      <w:pPr>
        <w:spacing w:after="0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  </w:t>
      </w:r>
    </w:p>
    <w:p w14:paraId="1B283BD5" w14:textId="3F7F9817" w:rsidR="00B50264" w:rsidRPr="001A7772" w:rsidRDefault="00B50264" w:rsidP="00B50264">
      <w:pPr>
        <w:spacing w:after="120"/>
        <w:jc w:val="center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Table 2-</w:t>
      </w:r>
      <w:r w:rsidR="00EB6069">
        <w:rPr>
          <w:rFonts w:ascii="Arial" w:hAnsi="Arial" w:cs="Arial"/>
          <w:b/>
        </w:rPr>
        <w:t>4</w:t>
      </w:r>
      <w:r>
        <w:rPr>
          <w:rFonts w:ascii="Arial" w:hAnsi="Arial" w:cs="Arial"/>
          <w:b/>
        </w:rPr>
        <w:t xml:space="preserve"> Comparison between Option 2 and Option 4 CA BW classes definition</w:t>
      </w:r>
    </w:p>
    <w:p w14:paraId="0800D4D7" w14:textId="5278409F" w:rsidR="002D3298" w:rsidRPr="00E54B95" w:rsidRDefault="00E54B95" w:rsidP="00E54B95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  <w:bCs/>
        </w:rPr>
        <w:t xml:space="preserve">  </w:t>
      </w:r>
    </w:p>
    <w:p w14:paraId="34C99636" w14:textId="288D14AC" w:rsidR="008E7986" w:rsidRDefault="008E7986" w:rsidP="008E7986">
      <w:pPr>
        <w:pStyle w:val="Heading1"/>
      </w:pPr>
      <w:r>
        <w:t>3</w:t>
      </w:r>
      <w:r>
        <w:tab/>
        <w:t>Conclusion</w:t>
      </w:r>
    </w:p>
    <w:p w14:paraId="673660DA" w14:textId="77777777" w:rsidR="004768DA" w:rsidRDefault="004768DA" w:rsidP="004768DA">
      <w:pPr>
        <w:spacing w:after="0"/>
        <w:jc w:val="both"/>
        <w:rPr>
          <w:rFonts w:ascii="Arial" w:hAnsi="Arial" w:cs="Arial"/>
        </w:rPr>
      </w:pPr>
    </w:p>
    <w:p w14:paraId="04AEBBF8" w14:textId="522D3840" w:rsidR="006D7B72" w:rsidRDefault="00B50264" w:rsidP="00C358C6">
      <w:pPr>
        <w:spacing w:after="120"/>
        <w:jc w:val="both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In this contribution, we share our views on the two options for the new FR2 CA BW classes definition and the compar</w:t>
      </w:r>
      <w:r w:rsidR="0068530E">
        <w:rPr>
          <w:rFonts w:ascii="Arial" w:hAnsi="Arial" w:cs="Arial"/>
          <w:bCs/>
          <w:lang w:val="en-US"/>
        </w:rPr>
        <w:t>ison of the two options is summarized in the table below.</w:t>
      </w:r>
    </w:p>
    <w:p w14:paraId="2BD3E33E" w14:textId="7AC17BE4" w:rsidR="0068530E" w:rsidRDefault="0068530E" w:rsidP="0068530E">
      <w:pPr>
        <w:spacing w:after="0"/>
        <w:jc w:val="both"/>
        <w:rPr>
          <w:rFonts w:ascii="Arial" w:hAnsi="Arial" w:cs="Arial"/>
          <w:bCs/>
          <w:lang w:val="en-US"/>
        </w:rPr>
      </w:pPr>
    </w:p>
    <w:tbl>
      <w:tblPr>
        <w:tblW w:w="8240" w:type="dxa"/>
        <w:jc w:val="center"/>
        <w:tblLook w:val="04A0" w:firstRow="1" w:lastRow="0" w:firstColumn="1" w:lastColumn="0" w:noHBand="0" w:noVBand="1"/>
      </w:tblPr>
      <w:tblGrid>
        <w:gridCol w:w="5640"/>
        <w:gridCol w:w="1300"/>
        <w:gridCol w:w="1300"/>
      </w:tblGrid>
      <w:tr w:rsidR="0068530E" w:rsidRPr="00BC179E" w14:paraId="3E169EAD" w14:textId="77777777" w:rsidTr="003934BA">
        <w:trPr>
          <w:trHeight w:val="320"/>
          <w:jc w:val="center"/>
        </w:trPr>
        <w:tc>
          <w:tcPr>
            <w:tcW w:w="5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AF4C06" w14:textId="77777777" w:rsidR="0068530E" w:rsidRPr="00BC179E" w:rsidRDefault="0068530E" w:rsidP="003934BA">
            <w:pPr>
              <w:spacing w:after="0"/>
              <w:rPr>
                <w:rFonts w:ascii="Calibri" w:hAnsi="Calibri" w:cs="Calibri"/>
                <w:color w:val="000000"/>
                <w:lang w:val="en-US" w:eastAsia="zh-TW"/>
              </w:rPr>
            </w:pPr>
            <w:r w:rsidRPr="00BC179E">
              <w:rPr>
                <w:rFonts w:ascii="Calibri" w:hAnsi="Calibri" w:cs="Calibri"/>
                <w:color w:val="000000"/>
                <w:lang w:val="en-US" w:eastAsia="zh-TW"/>
              </w:rPr>
              <w:t>Aspect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042FA8" w14:textId="77777777" w:rsidR="0068530E" w:rsidRPr="00BC179E" w:rsidRDefault="0068530E" w:rsidP="003934BA">
            <w:pPr>
              <w:spacing w:after="0"/>
              <w:jc w:val="center"/>
              <w:rPr>
                <w:rFonts w:ascii="Calibri" w:hAnsi="Calibri" w:cs="Calibri"/>
                <w:color w:val="000000"/>
                <w:lang w:val="en-US" w:eastAsia="zh-TW"/>
              </w:rPr>
            </w:pPr>
            <w:r w:rsidRPr="00BC179E">
              <w:rPr>
                <w:rFonts w:ascii="Calibri" w:hAnsi="Calibri" w:cs="Calibri"/>
                <w:color w:val="000000"/>
                <w:lang w:val="en-US" w:eastAsia="zh-TW"/>
              </w:rPr>
              <w:t>Option 2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A54A0C" w14:textId="77777777" w:rsidR="0068530E" w:rsidRPr="00BC179E" w:rsidRDefault="0068530E" w:rsidP="003934BA">
            <w:pPr>
              <w:spacing w:after="0"/>
              <w:jc w:val="center"/>
              <w:rPr>
                <w:rFonts w:ascii="Calibri" w:hAnsi="Calibri" w:cs="Calibri"/>
                <w:color w:val="000000"/>
                <w:lang w:val="en-US" w:eastAsia="zh-TW"/>
              </w:rPr>
            </w:pPr>
            <w:r w:rsidRPr="00BC179E">
              <w:rPr>
                <w:rFonts w:ascii="Calibri" w:hAnsi="Calibri" w:cs="Calibri"/>
                <w:color w:val="000000"/>
                <w:lang w:val="en-US" w:eastAsia="zh-TW"/>
              </w:rPr>
              <w:t>Option 4</w:t>
            </w:r>
          </w:p>
        </w:tc>
      </w:tr>
      <w:tr w:rsidR="0068530E" w:rsidRPr="00BC179E" w14:paraId="112EB83D" w14:textId="77777777" w:rsidTr="003934BA">
        <w:trPr>
          <w:trHeight w:val="320"/>
          <w:jc w:val="center"/>
        </w:trPr>
        <w:tc>
          <w:tcPr>
            <w:tcW w:w="5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D2377B" w14:textId="77777777" w:rsidR="0068530E" w:rsidRPr="00BC179E" w:rsidRDefault="0068530E" w:rsidP="003934BA">
            <w:pPr>
              <w:spacing w:after="0"/>
              <w:rPr>
                <w:rFonts w:ascii="Calibri" w:hAnsi="Calibri" w:cs="Calibri"/>
                <w:color w:val="000000"/>
                <w:lang w:val="en-US" w:eastAsia="zh-TW"/>
              </w:rPr>
            </w:pPr>
            <w:r w:rsidRPr="00BC179E">
              <w:rPr>
                <w:rFonts w:ascii="Calibri" w:hAnsi="Calibri" w:cs="Calibri"/>
                <w:color w:val="000000"/>
                <w:lang w:val="en-US" w:eastAsia="zh-TW"/>
              </w:rPr>
              <w:t>Support of cell migration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A71AFD" w14:textId="77777777" w:rsidR="0068530E" w:rsidRPr="00BC179E" w:rsidRDefault="0068530E" w:rsidP="003934BA">
            <w:pPr>
              <w:spacing w:after="0"/>
              <w:jc w:val="center"/>
              <w:rPr>
                <w:rFonts w:ascii="Calibri" w:hAnsi="Calibri" w:cs="Calibri"/>
                <w:color w:val="000000"/>
                <w:lang w:val="en-US" w:eastAsia="zh-TW"/>
              </w:rPr>
            </w:pPr>
            <w:r w:rsidRPr="00BC179E">
              <w:rPr>
                <w:rFonts w:ascii="Calibri" w:hAnsi="Calibri" w:cs="Calibri"/>
                <w:color w:val="000000"/>
                <w:lang w:val="en-US" w:eastAsia="zh-TW"/>
              </w:rPr>
              <w:t>Yes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C32352" w14:textId="77777777" w:rsidR="0068530E" w:rsidRPr="00BC179E" w:rsidRDefault="0068530E" w:rsidP="003934BA">
            <w:pPr>
              <w:spacing w:after="0"/>
              <w:jc w:val="center"/>
              <w:rPr>
                <w:rFonts w:ascii="Calibri" w:hAnsi="Calibri" w:cs="Calibri"/>
                <w:color w:val="000000"/>
                <w:lang w:val="en-US" w:eastAsia="zh-TW"/>
              </w:rPr>
            </w:pPr>
            <w:r w:rsidRPr="00BC179E">
              <w:rPr>
                <w:rFonts w:ascii="Calibri" w:hAnsi="Calibri" w:cs="Calibri"/>
                <w:color w:val="000000"/>
                <w:lang w:val="en-US" w:eastAsia="zh-TW"/>
              </w:rPr>
              <w:t>Yes</w:t>
            </w:r>
          </w:p>
        </w:tc>
      </w:tr>
      <w:tr w:rsidR="0068530E" w:rsidRPr="00BC179E" w14:paraId="1BC47BAD" w14:textId="77777777" w:rsidTr="003934BA">
        <w:trPr>
          <w:trHeight w:val="320"/>
          <w:jc w:val="center"/>
        </w:trPr>
        <w:tc>
          <w:tcPr>
            <w:tcW w:w="5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5EBF85" w14:textId="77777777" w:rsidR="0068530E" w:rsidRPr="00BC179E" w:rsidRDefault="0068530E" w:rsidP="003934BA">
            <w:pPr>
              <w:spacing w:after="0"/>
              <w:rPr>
                <w:rFonts w:ascii="Calibri" w:hAnsi="Calibri" w:cs="Calibri"/>
                <w:color w:val="000000"/>
                <w:lang w:val="en-US" w:eastAsia="zh-TW"/>
              </w:rPr>
            </w:pPr>
            <w:r w:rsidRPr="00BC179E">
              <w:rPr>
                <w:rFonts w:ascii="Calibri" w:hAnsi="Calibri" w:cs="Calibri"/>
                <w:color w:val="000000"/>
                <w:lang w:val="en-US" w:eastAsia="zh-TW"/>
              </w:rPr>
              <w:t>Specifications complexity</w:t>
            </w:r>
          </w:p>
        </w:tc>
        <w:tc>
          <w:tcPr>
            <w:tcW w:w="2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5E63677" w14:textId="77777777" w:rsidR="0068530E" w:rsidRPr="00BC179E" w:rsidRDefault="0068530E" w:rsidP="003934BA">
            <w:pPr>
              <w:spacing w:after="0"/>
              <w:jc w:val="center"/>
              <w:rPr>
                <w:rFonts w:ascii="Calibri" w:hAnsi="Calibri" w:cs="Calibri"/>
                <w:color w:val="000000"/>
                <w:lang w:val="en-US" w:eastAsia="zh-TW"/>
              </w:rPr>
            </w:pPr>
            <w:r w:rsidRPr="00BC179E">
              <w:rPr>
                <w:rFonts w:ascii="Calibri" w:hAnsi="Calibri" w:cs="Calibri"/>
                <w:color w:val="000000"/>
                <w:lang w:val="en-US" w:eastAsia="zh-TW"/>
              </w:rPr>
              <w:t>Same</w:t>
            </w:r>
          </w:p>
        </w:tc>
      </w:tr>
      <w:tr w:rsidR="0068530E" w:rsidRPr="00BC179E" w14:paraId="3FF1101D" w14:textId="77777777" w:rsidTr="003934BA">
        <w:trPr>
          <w:trHeight w:val="320"/>
          <w:jc w:val="center"/>
        </w:trPr>
        <w:tc>
          <w:tcPr>
            <w:tcW w:w="5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C96CD8" w14:textId="77777777" w:rsidR="0068530E" w:rsidRPr="00BC179E" w:rsidRDefault="0068530E" w:rsidP="003934BA">
            <w:pPr>
              <w:spacing w:after="0"/>
              <w:rPr>
                <w:rFonts w:ascii="Calibri" w:hAnsi="Calibri" w:cs="Calibri"/>
                <w:color w:val="000000"/>
                <w:lang w:val="en-US" w:eastAsia="zh-TW"/>
              </w:rPr>
            </w:pPr>
            <w:r w:rsidRPr="00BC179E">
              <w:rPr>
                <w:rFonts w:ascii="Calibri" w:hAnsi="Calibri" w:cs="Calibri"/>
                <w:color w:val="000000"/>
                <w:lang w:val="en-US" w:eastAsia="zh-TW"/>
              </w:rPr>
              <w:t>CA configurations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6181DE" w14:textId="77777777" w:rsidR="0068530E" w:rsidRPr="00BC179E" w:rsidRDefault="0068530E" w:rsidP="003934BA">
            <w:pPr>
              <w:spacing w:after="0"/>
              <w:jc w:val="center"/>
              <w:rPr>
                <w:rFonts w:ascii="Calibri" w:hAnsi="Calibri" w:cs="Calibri"/>
                <w:color w:val="000000"/>
                <w:lang w:val="en-US" w:eastAsia="zh-TW"/>
              </w:rPr>
            </w:pPr>
            <w:r w:rsidRPr="00BC179E">
              <w:rPr>
                <w:rFonts w:ascii="Calibri" w:hAnsi="Calibri" w:cs="Calibri"/>
                <w:color w:val="000000"/>
                <w:lang w:val="en-US" w:eastAsia="zh-TW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C014F7" w14:textId="77777777" w:rsidR="0068530E" w:rsidRPr="00BC179E" w:rsidRDefault="0068530E" w:rsidP="003934BA">
            <w:pPr>
              <w:spacing w:after="0"/>
              <w:jc w:val="center"/>
              <w:rPr>
                <w:rFonts w:ascii="Calibri" w:hAnsi="Calibri" w:cs="Calibri"/>
                <w:color w:val="000000"/>
                <w:lang w:val="en-US" w:eastAsia="zh-TW"/>
              </w:rPr>
            </w:pPr>
            <w:r w:rsidRPr="00BC179E">
              <w:rPr>
                <w:rFonts w:ascii="Calibri" w:hAnsi="Calibri" w:cs="Calibri"/>
                <w:color w:val="000000"/>
                <w:lang w:val="en-US" w:eastAsia="zh-TW"/>
              </w:rPr>
              <w:t>+</w:t>
            </w:r>
          </w:p>
        </w:tc>
      </w:tr>
      <w:tr w:rsidR="0068530E" w:rsidRPr="00BC179E" w14:paraId="7B8E6FEA" w14:textId="77777777" w:rsidTr="003934BA">
        <w:trPr>
          <w:trHeight w:val="320"/>
          <w:jc w:val="center"/>
        </w:trPr>
        <w:tc>
          <w:tcPr>
            <w:tcW w:w="5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03EDD9" w14:textId="77777777" w:rsidR="0068530E" w:rsidRPr="00BC179E" w:rsidRDefault="0068530E" w:rsidP="003934BA">
            <w:pPr>
              <w:spacing w:after="0"/>
              <w:rPr>
                <w:rFonts w:ascii="Calibri" w:hAnsi="Calibri" w:cs="Calibri"/>
                <w:color w:val="000000"/>
                <w:lang w:val="en-US" w:eastAsia="zh-TW"/>
              </w:rPr>
            </w:pPr>
            <w:r w:rsidRPr="00BC179E">
              <w:rPr>
                <w:rFonts w:ascii="Calibri" w:hAnsi="Calibri" w:cs="Calibri"/>
                <w:color w:val="000000"/>
                <w:lang w:val="en-US" w:eastAsia="zh-TW"/>
              </w:rPr>
              <w:t>Signaling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C851FC" w14:textId="77777777" w:rsidR="0068530E" w:rsidRPr="00BC179E" w:rsidRDefault="0068530E" w:rsidP="003934BA">
            <w:pPr>
              <w:spacing w:after="0"/>
              <w:jc w:val="center"/>
              <w:rPr>
                <w:rFonts w:ascii="Calibri" w:hAnsi="Calibri" w:cs="Calibri"/>
                <w:color w:val="000000"/>
                <w:lang w:val="en-US" w:eastAsia="zh-TW"/>
              </w:rPr>
            </w:pPr>
            <w:r w:rsidRPr="00BC179E">
              <w:rPr>
                <w:rFonts w:ascii="Calibri" w:hAnsi="Calibri" w:cs="Calibri"/>
                <w:color w:val="000000"/>
                <w:lang w:val="en-US" w:eastAsia="zh-TW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FDF434" w14:textId="77777777" w:rsidR="0068530E" w:rsidRPr="00BC179E" w:rsidRDefault="0068530E" w:rsidP="003934BA">
            <w:pPr>
              <w:spacing w:after="0"/>
              <w:jc w:val="center"/>
              <w:rPr>
                <w:rFonts w:ascii="Calibri" w:hAnsi="Calibri" w:cs="Calibri"/>
                <w:color w:val="000000"/>
                <w:lang w:val="en-US" w:eastAsia="zh-TW"/>
              </w:rPr>
            </w:pPr>
            <w:r w:rsidRPr="00BC179E">
              <w:rPr>
                <w:rFonts w:ascii="Calibri" w:hAnsi="Calibri" w:cs="Calibri"/>
                <w:color w:val="000000"/>
                <w:lang w:val="en-US" w:eastAsia="zh-TW"/>
              </w:rPr>
              <w:t>+</w:t>
            </w:r>
          </w:p>
        </w:tc>
      </w:tr>
      <w:tr w:rsidR="0068530E" w:rsidRPr="00BC179E" w14:paraId="3B17F4A6" w14:textId="77777777" w:rsidTr="003934BA">
        <w:trPr>
          <w:trHeight w:val="320"/>
          <w:jc w:val="center"/>
        </w:trPr>
        <w:tc>
          <w:tcPr>
            <w:tcW w:w="5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685C1F" w14:textId="77777777" w:rsidR="0068530E" w:rsidRPr="00BC179E" w:rsidRDefault="0068530E" w:rsidP="003934BA">
            <w:pPr>
              <w:spacing w:after="0"/>
              <w:rPr>
                <w:rFonts w:ascii="Calibri" w:hAnsi="Calibri" w:cs="Calibri"/>
                <w:color w:val="000000"/>
                <w:lang w:val="en-US" w:eastAsia="zh-TW"/>
              </w:rPr>
            </w:pPr>
            <w:r w:rsidRPr="00BC179E">
              <w:rPr>
                <w:rFonts w:ascii="Calibri" w:hAnsi="Calibri" w:cs="Calibri"/>
                <w:color w:val="000000"/>
                <w:lang w:val="en-US" w:eastAsia="zh-TW"/>
              </w:rPr>
              <w:t>Fallback combination and cell arrangement flexibility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A2CB55" w14:textId="77777777" w:rsidR="0068530E" w:rsidRPr="00BC179E" w:rsidRDefault="0068530E" w:rsidP="003934BA">
            <w:pPr>
              <w:spacing w:after="0"/>
              <w:jc w:val="center"/>
              <w:rPr>
                <w:rFonts w:ascii="Calibri" w:hAnsi="Calibri" w:cs="Calibri"/>
                <w:color w:val="000000"/>
                <w:lang w:val="en-US" w:eastAsia="zh-TW"/>
              </w:rPr>
            </w:pPr>
            <w:r w:rsidRPr="00BC179E">
              <w:rPr>
                <w:rFonts w:ascii="Calibri" w:hAnsi="Calibri" w:cs="Calibri"/>
                <w:color w:val="000000"/>
                <w:lang w:val="en-US" w:eastAsia="zh-TW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5F4CF4" w14:textId="77777777" w:rsidR="0068530E" w:rsidRPr="00BC179E" w:rsidRDefault="0068530E" w:rsidP="003934BA">
            <w:pPr>
              <w:spacing w:after="0"/>
              <w:jc w:val="center"/>
              <w:rPr>
                <w:rFonts w:ascii="Calibri" w:hAnsi="Calibri" w:cs="Calibri"/>
                <w:color w:val="000000"/>
                <w:lang w:val="en-US" w:eastAsia="zh-TW"/>
              </w:rPr>
            </w:pPr>
            <w:r w:rsidRPr="00BC179E">
              <w:rPr>
                <w:rFonts w:ascii="Calibri" w:hAnsi="Calibri" w:cs="Calibri"/>
                <w:color w:val="000000"/>
                <w:lang w:val="en-US" w:eastAsia="zh-TW"/>
              </w:rPr>
              <w:t>+</w:t>
            </w:r>
          </w:p>
        </w:tc>
      </w:tr>
      <w:tr w:rsidR="0068530E" w:rsidRPr="00BC179E" w14:paraId="74E4DC4B" w14:textId="77777777" w:rsidTr="003934BA">
        <w:trPr>
          <w:trHeight w:val="320"/>
          <w:jc w:val="center"/>
        </w:trPr>
        <w:tc>
          <w:tcPr>
            <w:tcW w:w="5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114D23" w14:textId="77777777" w:rsidR="0068530E" w:rsidRPr="00BC179E" w:rsidRDefault="0068530E" w:rsidP="003934BA">
            <w:pPr>
              <w:spacing w:after="0"/>
              <w:rPr>
                <w:rFonts w:ascii="Calibri" w:hAnsi="Calibri" w:cs="Calibri"/>
                <w:color w:val="000000"/>
                <w:lang w:val="en-US" w:eastAsia="zh-TW"/>
              </w:rPr>
            </w:pPr>
            <w:r w:rsidRPr="00BC179E">
              <w:rPr>
                <w:rFonts w:ascii="Calibri" w:hAnsi="Calibri" w:cs="Calibri"/>
                <w:color w:val="000000"/>
                <w:lang w:val="en-US" w:eastAsia="zh-TW"/>
              </w:rPr>
              <w:t>Future proof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C90079" w14:textId="77777777" w:rsidR="0068530E" w:rsidRPr="00BC179E" w:rsidRDefault="0068530E" w:rsidP="003934BA">
            <w:pPr>
              <w:spacing w:after="0"/>
              <w:jc w:val="center"/>
              <w:rPr>
                <w:rFonts w:ascii="Calibri" w:hAnsi="Calibri" w:cs="Calibri"/>
                <w:color w:val="000000"/>
                <w:lang w:val="en-US" w:eastAsia="zh-TW"/>
              </w:rPr>
            </w:pPr>
            <w:r w:rsidRPr="00BC179E">
              <w:rPr>
                <w:rFonts w:ascii="Calibri" w:hAnsi="Calibri" w:cs="Calibri"/>
                <w:color w:val="000000"/>
                <w:lang w:val="en-US" w:eastAsia="zh-TW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23E3BE" w14:textId="77777777" w:rsidR="0068530E" w:rsidRPr="00BC179E" w:rsidRDefault="0068530E" w:rsidP="003934BA">
            <w:pPr>
              <w:spacing w:after="0"/>
              <w:jc w:val="center"/>
              <w:rPr>
                <w:rFonts w:ascii="Calibri" w:hAnsi="Calibri" w:cs="Calibri"/>
                <w:color w:val="000000"/>
                <w:lang w:val="en-US" w:eastAsia="zh-TW"/>
              </w:rPr>
            </w:pPr>
            <w:r w:rsidRPr="00BC179E">
              <w:rPr>
                <w:rFonts w:ascii="Calibri" w:hAnsi="Calibri" w:cs="Calibri"/>
                <w:color w:val="000000"/>
                <w:lang w:val="en-US" w:eastAsia="zh-TW"/>
              </w:rPr>
              <w:t>+</w:t>
            </w:r>
          </w:p>
        </w:tc>
      </w:tr>
    </w:tbl>
    <w:p w14:paraId="38CA3846" w14:textId="77777777" w:rsidR="004C7C52" w:rsidRPr="00D00BA3" w:rsidRDefault="004C7C52" w:rsidP="00D00BA3">
      <w:pPr>
        <w:spacing w:after="0"/>
        <w:jc w:val="both"/>
        <w:rPr>
          <w:rFonts w:ascii="Arial" w:eastAsia="SimSun" w:hAnsi="Arial" w:cs="Arial"/>
          <w:lang w:eastAsia="zh-CN"/>
        </w:rPr>
      </w:pPr>
    </w:p>
    <w:p w14:paraId="5D2DDC34" w14:textId="62AA5838" w:rsidR="005E69AE" w:rsidRDefault="005E69AE" w:rsidP="005E69AE">
      <w:pPr>
        <w:pStyle w:val="Heading1"/>
      </w:pPr>
      <w:r>
        <w:t>4</w:t>
      </w:r>
      <w:r>
        <w:tab/>
        <w:t>References</w:t>
      </w:r>
    </w:p>
    <w:bookmarkEnd w:id="0"/>
    <w:p w14:paraId="4A11169E" w14:textId="77777777" w:rsidR="000206DB" w:rsidRDefault="000206DB" w:rsidP="000206DB">
      <w:pPr>
        <w:pStyle w:val="EX"/>
        <w:numPr>
          <w:ilvl w:val="0"/>
          <w:numId w:val="0"/>
        </w:numPr>
        <w:spacing w:after="0"/>
        <w:jc w:val="both"/>
        <w:rPr>
          <w:rFonts w:ascii="Arial" w:hAnsi="Arial" w:cs="Arial"/>
        </w:rPr>
      </w:pPr>
    </w:p>
    <w:p w14:paraId="17919B1A" w14:textId="36E35409" w:rsidR="008F626A" w:rsidRDefault="00B65A49" w:rsidP="00B65A49">
      <w:pPr>
        <w:pStyle w:val="EX"/>
        <w:jc w:val="both"/>
        <w:rPr>
          <w:rFonts w:ascii="Arial" w:hAnsi="Arial" w:cs="Arial"/>
        </w:rPr>
      </w:pPr>
      <w:r w:rsidRPr="00B65A49">
        <w:rPr>
          <w:rFonts w:ascii="Arial" w:hAnsi="Arial" w:cs="Arial"/>
        </w:rPr>
        <w:t>R</w:t>
      </w:r>
      <w:r w:rsidR="004C7C52">
        <w:rPr>
          <w:rFonts w:ascii="Arial" w:hAnsi="Arial" w:cs="Arial"/>
        </w:rPr>
        <w:t>4</w:t>
      </w:r>
      <w:r w:rsidRPr="00B65A49">
        <w:rPr>
          <w:rFonts w:ascii="Arial" w:hAnsi="Arial" w:cs="Arial"/>
        </w:rPr>
        <w:t>-2</w:t>
      </w:r>
      <w:r w:rsidR="004C7C52">
        <w:rPr>
          <w:rFonts w:ascii="Arial" w:hAnsi="Arial" w:cs="Arial"/>
        </w:rPr>
        <w:t>100264</w:t>
      </w:r>
      <w:r w:rsidR="009751F6">
        <w:rPr>
          <w:rFonts w:ascii="Arial" w:hAnsi="Arial" w:cs="Arial"/>
        </w:rPr>
        <w:t xml:space="preserve"> “</w:t>
      </w:r>
      <w:r w:rsidR="004C7C52" w:rsidRPr="004C7C52">
        <w:rPr>
          <w:rFonts w:ascii="Arial" w:hAnsi="Arial" w:cs="Arial"/>
          <w:bCs/>
        </w:rPr>
        <w:t>Release 17 FR2 bandwidth class</w:t>
      </w:r>
      <w:r w:rsidR="009751F6">
        <w:rPr>
          <w:rFonts w:ascii="Arial" w:hAnsi="Arial" w:cs="Arial"/>
        </w:rPr>
        <w:t xml:space="preserve">”, </w:t>
      </w:r>
      <w:r w:rsidR="004C7C52">
        <w:rPr>
          <w:rFonts w:ascii="Arial" w:hAnsi="Arial" w:cs="Arial"/>
        </w:rPr>
        <w:t>Verizon</w:t>
      </w:r>
      <w:r w:rsidR="009751F6">
        <w:rPr>
          <w:rFonts w:ascii="Arial" w:hAnsi="Arial" w:cs="Arial"/>
        </w:rPr>
        <w:t xml:space="preserve">, 3GPP TSG-RAN </w:t>
      </w:r>
      <w:r w:rsidR="004C7C52">
        <w:rPr>
          <w:rFonts w:ascii="Arial" w:hAnsi="Arial" w:cs="Arial"/>
        </w:rPr>
        <w:t xml:space="preserve">WG4 </w:t>
      </w:r>
      <w:r w:rsidR="009751F6">
        <w:rPr>
          <w:rFonts w:ascii="Arial" w:hAnsi="Arial" w:cs="Arial"/>
        </w:rPr>
        <w:t>Meeting #</w:t>
      </w:r>
      <w:r>
        <w:rPr>
          <w:rFonts w:ascii="Arial" w:hAnsi="Arial" w:cs="Arial"/>
        </w:rPr>
        <w:t>9</w:t>
      </w:r>
      <w:r w:rsidR="004C7C52">
        <w:rPr>
          <w:rFonts w:ascii="Arial" w:hAnsi="Arial" w:cs="Arial"/>
        </w:rPr>
        <w:t>8</w:t>
      </w:r>
      <w:r w:rsidR="009751F6">
        <w:rPr>
          <w:rFonts w:ascii="Arial" w:hAnsi="Arial" w:cs="Arial"/>
        </w:rPr>
        <w:t>-e,</w:t>
      </w:r>
      <w:r w:rsidR="004C7C52">
        <w:rPr>
          <w:rFonts w:ascii="Arial" w:hAnsi="Arial" w:cs="Arial"/>
        </w:rPr>
        <w:t xml:space="preserve"> January 25</w:t>
      </w:r>
      <w:r w:rsidR="009751F6" w:rsidRPr="004768DA">
        <w:rPr>
          <w:rFonts w:ascii="Arial" w:hAnsi="Arial" w:cs="Arial"/>
          <w:vertAlign w:val="superscript"/>
        </w:rPr>
        <w:t>th</w:t>
      </w:r>
      <w:r w:rsidR="009751F6">
        <w:rPr>
          <w:rFonts w:ascii="Arial" w:hAnsi="Arial" w:cs="Arial"/>
        </w:rPr>
        <w:t xml:space="preserve"> – </w:t>
      </w:r>
      <w:r w:rsidR="004C7C52">
        <w:rPr>
          <w:rFonts w:ascii="Arial" w:hAnsi="Arial" w:cs="Arial"/>
        </w:rPr>
        <w:t>February 5</w:t>
      </w:r>
      <w:r w:rsidR="009751F6" w:rsidRPr="004768DA">
        <w:rPr>
          <w:rFonts w:ascii="Arial" w:hAnsi="Arial" w:cs="Arial"/>
          <w:vertAlign w:val="superscript"/>
        </w:rPr>
        <w:t>th</w:t>
      </w:r>
      <w:r w:rsidR="009751F6">
        <w:rPr>
          <w:rFonts w:ascii="Arial" w:hAnsi="Arial" w:cs="Arial"/>
        </w:rPr>
        <w:t>, 202</w:t>
      </w:r>
      <w:r w:rsidR="004C7C52">
        <w:rPr>
          <w:rFonts w:ascii="Arial" w:hAnsi="Arial" w:cs="Arial"/>
        </w:rPr>
        <w:t>1</w:t>
      </w:r>
    </w:p>
    <w:p w14:paraId="3CE65C0C" w14:textId="0F9A365F" w:rsidR="00D74B53" w:rsidRPr="00A2152A" w:rsidRDefault="00D74B53" w:rsidP="005834F5">
      <w:pPr>
        <w:pStyle w:val="EX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RP-210914 “</w:t>
      </w:r>
      <w:r w:rsidRPr="00D74B53">
        <w:rPr>
          <w:rFonts w:ascii="Arial" w:hAnsi="Arial" w:cs="Arial"/>
          <w:bCs/>
        </w:rPr>
        <w:t>Revised WID Further enhancements of NR RF requirements for</w:t>
      </w:r>
      <w:r>
        <w:rPr>
          <w:rFonts w:ascii="Arial" w:hAnsi="Arial" w:cs="Arial"/>
          <w:bCs/>
        </w:rPr>
        <w:t xml:space="preserve"> </w:t>
      </w:r>
      <w:r w:rsidRPr="00D74B53">
        <w:rPr>
          <w:rFonts w:ascii="Arial" w:hAnsi="Arial" w:cs="Arial"/>
          <w:lang w:val="en-US"/>
        </w:rPr>
        <w:t>frequency range 2 (FR2)</w:t>
      </w:r>
      <w:r>
        <w:rPr>
          <w:rFonts w:ascii="Arial" w:hAnsi="Arial" w:cs="Arial"/>
          <w:lang w:val="en-US"/>
        </w:rPr>
        <w:t xml:space="preserve">”, Nokia, Nokia Shanghai Bell, </w:t>
      </w:r>
      <w:r>
        <w:rPr>
          <w:rFonts w:ascii="Arial" w:hAnsi="Arial" w:cs="Arial"/>
        </w:rPr>
        <w:t>3GPP TSG-RAN Meeting #91-e, March 22</w:t>
      </w:r>
      <w:r w:rsidRPr="00D74B53">
        <w:rPr>
          <w:rFonts w:ascii="Arial" w:hAnsi="Arial" w:cs="Arial"/>
          <w:vertAlign w:val="superscript"/>
        </w:rPr>
        <w:t>nd</w:t>
      </w:r>
      <w:r>
        <w:rPr>
          <w:rFonts w:ascii="Arial" w:hAnsi="Arial" w:cs="Arial"/>
        </w:rPr>
        <w:t xml:space="preserve"> – 26</w:t>
      </w:r>
      <w:r w:rsidRPr="00D74B53">
        <w:rPr>
          <w:rFonts w:ascii="Arial" w:hAnsi="Arial" w:cs="Arial"/>
          <w:vertAlign w:val="superscript"/>
        </w:rPr>
        <w:t>th</w:t>
      </w:r>
      <w:r>
        <w:rPr>
          <w:rFonts w:ascii="Arial" w:hAnsi="Arial" w:cs="Arial"/>
        </w:rPr>
        <w:t>, 2021</w:t>
      </w:r>
    </w:p>
    <w:p w14:paraId="62DBB370" w14:textId="22B4492B" w:rsidR="00D238B2" w:rsidRPr="00D238B2" w:rsidRDefault="00D238B2" w:rsidP="005834F5">
      <w:pPr>
        <w:pStyle w:val="EX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R4-2107860 “</w:t>
      </w:r>
      <w:r w:rsidRPr="00D238B2">
        <w:rPr>
          <w:rFonts w:ascii="Arial" w:hAnsi="Arial" w:cs="Arial"/>
          <w:bCs/>
        </w:rPr>
        <w:t>CR for TS 38.101-2: Introduction of FR2 new CA BW classes</w:t>
      </w:r>
      <w:r>
        <w:rPr>
          <w:rFonts w:ascii="Arial" w:hAnsi="Arial" w:cs="Arial"/>
          <w:bCs/>
        </w:rPr>
        <w:t xml:space="preserve">”, Qualcomm, </w:t>
      </w:r>
      <w:r>
        <w:rPr>
          <w:rFonts w:ascii="Arial" w:hAnsi="Arial" w:cs="Arial"/>
        </w:rPr>
        <w:t>TSG-RAN WG4 Meeting #99-e, May 19</w:t>
      </w:r>
      <w:r w:rsidRPr="004768DA">
        <w:rPr>
          <w:rFonts w:ascii="Arial" w:hAnsi="Arial" w:cs="Arial"/>
          <w:vertAlign w:val="superscript"/>
        </w:rPr>
        <w:t>th</w:t>
      </w:r>
      <w:r>
        <w:rPr>
          <w:rFonts w:ascii="Arial" w:hAnsi="Arial" w:cs="Arial"/>
        </w:rPr>
        <w:t xml:space="preserve"> – 27</w:t>
      </w:r>
      <w:r w:rsidRPr="004768DA">
        <w:rPr>
          <w:rFonts w:ascii="Arial" w:hAnsi="Arial" w:cs="Arial"/>
          <w:vertAlign w:val="superscript"/>
        </w:rPr>
        <w:t>th</w:t>
      </w:r>
      <w:r>
        <w:rPr>
          <w:rFonts w:ascii="Arial" w:hAnsi="Arial" w:cs="Arial"/>
        </w:rPr>
        <w:t>, 2021</w:t>
      </w:r>
    </w:p>
    <w:p w14:paraId="7967BA47" w14:textId="3BA81977" w:rsidR="00D238B2" w:rsidRPr="00D238B2" w:rsidRDefault="00D238B2" w:rsidP="005834F5">
      <w:pPr>
        <w:pStyle w:val="EX"/>
        <w:jc w:val="both"/>
        <w:rPr>
          <w:rFonts w:ascii="Arial" w:hAnsi="Arial" w:cs="Arial"/>
          <w:bCs/>
        </w:rPr>
      </w:pPr>
      <w:r>
        <w:rPr>
          <w:rFonts w:ascii="Arial" w:hAnsi="Arial" w:cs="Arial"/>
        </w:rPr>
        <w:t>R4-2114963 “</w:t>
      </w:r>
      <w:r w:rsidRPr="00D238B2">
        <w:rPr>
          <w:rFonts w:ascii="Arial" w:hAnsi="Arial" w:cs="Arial"/>
        </w:rPr>
        <w:t>WF on FR2 new CA BW Class</w:t>
      </w:r>
      <w:r>
        <w:rPr>
          <w:rFonts w:ascii="Arial" w:hAnsi="Arial" w:cs="Arial"/>
        </w:rPr>
        <w:t>”, Nokia, TSG-RAN WG4 Meeting #100-e, August 16</w:t>
      </w:r>
      <w:r w:rsidRPr="004768DA">
        <w:rPr>
          <w:rFonts w:ascii="Arial" w:hAnsi="Arial" w:cs="Arial"/>
          <w:vertAlign w:val="superscript"/>
        </w:rPr>
        <w:t>th</w:t>
      </w:r>
      <w:r>
        <w:rPr>
          <w:rFonts w:ascii="Arial" w:hAnsi="Arial" w:cs="Arial"/>
        </w:rPr>
        <w:t xml:space="preserve"> – 27</w:t>
      </w:r>
      <w:r w:rsidRPr="004768DA">
        <w:rPr>
          <w:rFonts w:ascii="Arial" w:hAnsi="Arial" w:cs="Arial"/>
          <w:vertAlign w:val="superscript"/>
        </w:rPr>
        <w:t>th</w:t>
      </w:r>
      <w:r>
        <w:rPr>
          <w:rFonts w:ascii="Arial" w:hAnsi="Arial" w:cs="Arial"/>
        </w:rPr>
        <w:t>, 2021</w:t>
      </w:r>
    </w:p>
    <w:p w14:paraId="3644116E" w14:textId="7F43CF4C" w:rsidR="00E54B95" w:rsidRPr="00E54B95" w:rsidRDefault="0079544F" w:rsidP="00E54B95">
      <w:pPr>
        <w:pStyle w:val="EX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R4-2117541 “</w:t>
      </w:r>
      <w:r w:rsidRPr="0079544F">
        <w:rPr>
          <w:rFonts w:ascii="Arial" w:hAnsi="Arial" w:cs="Arial"/>
          <w:bCs/>
        </w:rPr>
        <w:t>Fallback behaviour of FBG3+2</w:t>
      </w:r>
      <w:r>
        <w:rPr>
          <w:rFonts w:ascii="Arial" w:hAnsi="Arial" w:cs="Arial"/>
          <w:bCs/>
        </w:rPr>
        <w:t xml:space="preserve">”, </w:t>
      </w:r>
      <w:r w:rsidRPr="0079544F">
        <w:rPr>
          <w:rFonts w:ascii="Arial" w:hAnsi="Arial" w:cs="Arial"/>
          <w:bCs/>
        </w:rPr>
        <w:t>Nokia, Nokia Shanghai Bell</w:t>
      </w:r>
      <w:r>
        <w:rPr>
          <w:rFonts w:ascii="Arial" w:hAnsi="Arial" w:cs="Arial"/>
          <w:bCs/>
        </w:rPr>
        <w:t xml:space="preserve">, </w:t>
      </w:r>
      <w:r>
        <w:rPr>
          <w:rFonts w:ascii="Arial" w:hAnsi="Arial" w:cs="Arial"/>
        </w:rPr>
        <w:t>3GPP TSG-RAN WG4 Meeting #101-e, November 1</w:t>
      </w:r>
      <w:r>
        <w:rPr>
          <w:rFonts w:ascii="Arial" w:hAnsi="Arial" w:cs="Arial"/>
          <w:vertAlign w:val="superscript"/>
        </w:rPr>
        <w:t>st</w:t>
      </w:r>
      <w:r>
        <w:rPr>
          <w:rFonts w:ascii="Arial" w:hAnsi="Arial" w:cs="Arial"/>
        </w:rPr>
        <w:t xml:space="preserve"> – 12</w:t>
      </w:r>
      <w:r w:rsidRPr="004768DA">
        <w:rPr>
          <w:rFonts w:ascii="Arial" w:hAnsi="Arial" w:cs="Arial"/>
          <w:vertAlign w:val="superscript"/>
        </w:rPr>
        <w:t>th</w:t>
      </w:r>
      <w:r>
        <w:rPr>
          <w:rFonts w:ascii="Arial" w:hAnsi="Arial" w:cs="Arial"/>
        </w:rPr>
        <w:t>, 2021</w:t>
      </w:r>
    </w:p>
    <w:p w14:paraId="68690951" w14:textId="0263B39E" w:rsidR="002A51BE" w:rsidRPr="0068530E" w:rsidRDefault="00A2152A" w:rsidP="00E54B95">
      <w:pPr>
        <w:pStyle w:val="EX"/>
        <w:jc w:val="both"/>
        <w:rPr>
          <w:rFonts w:ascii="Arial" w:hAnsi="Arial" w:cs="Arial"/>
          <w:bCs/>
        </w:rPr>
      </w:pPr>
      <w:r>
        <w:rPr>
          <w:rFonts w:ascii="Arial" w:hAnsi="Arial" w:cs="Arial"/>
        </w:rPr>
        <w:t>R4-</w:t>
      </w:r>
      <w:r w:rsidR="0068530E">
        <w:rPr>
          <w:rFonts w:ascii="Arial" w:hAnsi="Arial" w:cs="Arial"/>
        </w:rPr>
        <w:t>2200909</w:t>
      </w:r>
      <w:r>
        <w:rPr>
          <w:rFonts w:ascii="Arial" w:hAnsi="Arial" w:cs="Arial"/>
        </w:rPr>
        <w:t xml:space="preserve"> “</w:t>
      </w:r>
      <w:r w:rsidR="0068530E" w:rsidRPr="0068530E">
        <w:rPr>
          <w:rFonts w:ascii="Arial" w:hAnsi="Arial" w:cs="Arial"/>
          <w:bCs/>
        </w:rPr>
        <w:t>Alternatives of FR2 new CA BW classes</w:t>
      </w:r>
      <w:r>
        <w:rPr>
          <w:rFonts w:ascii="Arial" w:hAnsi="Arial" w:cs="Arial"/>
        </w:rPr>
        <w:t xml:space="preserve">”, </w:t>
      </w:r>
      <w:r w:rsidR="0068530E">
        <w:rPr>
          <w:rFonts w:ascii="Arial" w:hAnsi="Arial" w:cs="Arial"/>
          <w:bCs/>
        </w:rPr>
        <w:t>Apple</w:t>
      </w:r>
      <w:r>
        <w:rPr>
          <w:rFonts w:ascii="Arial" w:hAnsi="Arial" w:cs="Arial"/>
        </w:rPr>
        <w:t>, 3GPP TSG-RAN WG4 Meeting #</w:t>
      </w:r>
      <w:r w:rsidR="0079544F">
        <w:rPr>
          <w:rFonts w:ascii="Arial" w:hAnsi="Arial" w:cs="Arial"/>
        </w:rPr>
        <w:t>101</w:t>
      </w:r>
      <w:r w:rsidR="0068530E">
        <w:rPr>
          <w:rFonts w:ascii="Arial" w:hAnsi="Arial" w:cs="Arial"/>
        </w:rPr>
        <w:t>bis</w:t>
      </w:r>
      <w:r>
        <w:rPr>
          <w:rFonts w:ascii="Arial" w:hAnsi="Arial" w:cs="Arial"/>
        </w:rPr>
        <w:t xml:space="preserve">-e, </w:t>
      </w:r>
      <w:r w:rsidR="0068530E">
        <w:rPr>
          <w:rFonts w:ascii="Arial" w:hAnsi="Arial" w:cs="Arial"/>
        </w:rPr>
        <w:t>January</w:t>
      </w:r>
      <w:r>
        <w:rPr>
          <w:rFonts w:ascii="Arial" w:hAnsi="Arial" w:cs="Arial"/>
        </w:rPr>
        <w:t xml:space="preserve"> 1</w:t>
      </w:r>
      <w:r w:rsidR="0068530E">
        <w:rPr>
          <w:rFonts w:ascii="Arial" w:hAnsi="Arial" w:cs="Arial"/>
        </w:rPr>
        <w:t>7</w:t>
      </w:r>
      <w:r w:rsidR="0079544F">
        <w:rPr>
          <w:rFonts w:ascii="Arial" w:hAnsi="Arial" w:cs="Arial"/>
          <w:vertAlign w:val="superscript"/>
        </w:rPr>
        <w:t>t</w:t>
      </w:r>
      <w:r w:rsidR="0068530E">
        <w:rPr>
          <w:rFonts w:ascii="Arial" w:hAnsi="Arial" w:cs="Arial"/>
          <w:vertAlign w:val="superscript"/>
        </w:rPr>
        <w:t>h</w:t>
      </w:r>
      <w:r>
        <w:rPr>
          <w:rFonts w:ascii="Arial" w:hAnsi="Arial" w:cs="Arial"/>
        </w:rPr>
        <w:t xml:space="preserve"> – </w:t>
      </w:r>
      <w:r w:rsidR="0068530E">
        <w:rPr>
          <w:rFonts w:ascii="Arial" w:hAnsi="Arial" w:cs="Arial"/>
        </w:rPr>
        <w:t>25</w:t>
      </w:r>
      <w:r w:rsidRPr="004768DA">
        <w:rPr>
          <w:rFonts w:ascii="Arial" w:hAnsi="Arial" w:cs="Arial"/>
          <w:vertAlign w:val="superscript"/>
        </w:rPr>
        <w:t>th</w:t>
      </w:r>
      <w:r>
        <w:rPr>
          <w:rFonts w:ascii="Arial" w:hAnsi="Arial" w:cs="Arial"/>
        </w:rPr>
        <w:t>, 202</w:t>
      </w:r>
      <w:r w:rsidR="0068530E">
        <w:rPr>
          <w:rFonts w:ascii="Arial" w:hAnsi="Arial" w:cs="Arial"/>
        </w:rPr>
        <w:t>2</w:t>
      </w:r>
    </w:p>
    <w:p w14:paraId="45EE69E6" w14:textId="5025E8BC" w:rsidR="0068530E" w:rsidRPr="0068530E" w:rsidRDefault="0068530E" w:rsidP="00E54B95">
      <w:pPr>
        <w:pStyle w:val="EX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R4-2200857 “</w:t>
      </w:r>
      <w:r w:rsidRPr="0068530E">
        <w:rPr>
          <w:rFonts w:ascii="Arial" w:hAnsi="Arial" w:cs="Arial"/>
          <w:bCs/>
          <w:lang w:val="en-US"/>
        </w:rPr>
        <w:t>FR2 bandwidth classes covering up to 1600 MHz aggregated bandwidth with mixed carrier bandwidths</w:t>
      </w:r>
      <w:r>
        <w:rPr>
          <w:rFonts w:ascii="Arial" w:hAnsi="Arial" w:cs="Arial"/>
          <w:bCs/>
          <w:lang w:val="en-US"/>
        </w:rPr>
        <w:t xml:space="preserve">”, Ericsson, </w:t>
      </w:r>
      <w:r>
        <w:rPr>
          <w:rFonts w:ascii="Arial" w:hAnsi="Arial" w:cs="Arial"/>
        </w:rPr>
        <w:t>3GPP TSG-RAN WG4 Meeting #101bis-e, January 17</w:t>
      </w:r>
      <w:r>
        <w:rPr>
          <w:rFonts w:ascii="Arial" w:hAnsi="Arial" w:cs="Arial"/>
          <w:vertAlign w:val="superscript"/>
        </w:rPr>
        <w:t>th</w:t>
      </w:r>
      <w:r>
        <w:rPr>
          <w:rFonts w:ascii="Arial" w:hAnsi="Arial" w:cs="Arial"/>
        </w:rPr>
        <w:t xml:space="preserve"> – 25</w:t>
      </w:r>
      <w:r w:rsidRPr="004768DA">
        <w:rPr>
          <w:rFonts w:ascii="Arial" w:hAnsi="Arial" w:cs="Arial"/>
          <w:vertAlign w:val="superscript"/>
        </w:rPr>
        <w:t>th</w:t>
      </w:r>
      <w:r>
        <w:rPr>
          <w:rFonts w:ascii="Arial" w:hAnsi="Arial" w:cs="Arial"/>
        </w:rPr>
        <w:t>, 2022</w:t>
      </w:r>
    </w:p>
    <w:p w14:paraId="595E41C6" w14:textId="3CFB54A0" w:rsidR="0068530E" w:rsidRPr="00E54B95" w:rsidRDefault="0068530E" w:rsidP="00E54B95">
      <w:pPr>
        <w:pStyle w:val="EX"/>
        <w:jc w:val="both"/>
        <w:rPr>
          <w:rFonts w:ascii="Arial" w:hAnsi="Arial" w:cs="Arial"/>
          <w:bCs/>
        </w:rPr>
      </w:pPr>
      <w:r>
        <w:rPr>
          <w:rFonts w:ascii="Arial" w:hAnsi="Arial" w:cs="Arial"/>
        </w:rPr>
        <w:t>R4-2202347 “</w:t>
      </w:r>
      <w:r w:rsidRPr="0068530E">
        <w:rPr>
          <w:rFonts w:ascii="Arial" w:hAnsi="Arial" w:cs="Arial"/>
          <w:lang w:val="en-US"/>
        </w:rPr>
        <w:t>WF on FR2 CA BW classes</w:t>
      </w:r>
      <w:r w:rsidR="003E7ED9">
        <w:rPr>
          <w:rFonts w:ascii="Arial" w:hAnsi="Arial" w:cs="Arial"/>
          <w:lang w:val="en-US"/>
        </w:rPr>
        <w:t xml:space="preserve">”, Xiaomi, </w:t>
      </w:r>
      <w:r w:rsidR="003E7ED9">
        <w:rPr>
          <w:rFonts w:ascii="Arial" w:hAnsi="Arial" w:cs="Arial"/>
        </w:rPr>
        <w:t>3GPP TSG-RAN WG4 Meeting #101bis-e, January 17</w:t>
      </w:r>
      <w:r w:rsidR="003E7ED9">
        <w:rPr>
          <w:rFonts w:ascii="Arial" w:hAnsi="Arial" w:cs="Arial"/>
          <w:vertAlign w:val="superscript"/>
        </w:rPr>
        <w:t>th</w:t>
      </w:r>
      <w:r w:rsidR="003E7ED9">
        <w:rPr>
          <w:rFonts w:ascii="Arial" w:hAnsi="Arial" w:cs="Arial"/>
        </w:rPr>
        <w:t xml:space="preserve"> – 25</w:t>
      </w:r>
      <w:r w:rsidR="003E7ED9" w:rsidRPr="004768DA">
        <w:rPr>
          <w:rFonts w:ascii="Arial" w:hAnsi="Arial" w:cs="Arial"/>
          <w:vertAlign w:val="superscript"/>
        </w:rPr>
        <w:t>th</w:t>
      </w:r>
      <w:r w:rsidR="003E7ED9">
        <w:rPr>
          <w:rFonts w:ascii="Arial" w:hAnsi="Arial" w:cs="Arial"/>
        </w:rPr>
        <w:t>, 2022</w:t>
      </w:r>
    </w:p>
    <w:sectPr w:rsidR="0068530E" w:rsidRPr="00E54B95" w:rsidSect="00114E2C">
      <w:headerReference w:type="default" r:id="rId9"/>
      <w:footerReference w:type="default" r:id="rId10"/>
      <w:footerReference w:type="firs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37CC2A" w14:textId="77777777" w:rsidR="000430DA" w:rsidRDefault="000430DA">
      <w:r>
        <w:separator/>
      </w:r>
    </w:p>
  </w:endnote>
  <w:endnote w:type="continuationSeparator" w:id="0">
    <w:p w14:paraId="036F5C6E" w14:textId="77777777" w:rsidR="000430DA" w:rsidRDefault="000430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077316" w14:textId="227602B4" w:rsidR="00C509CE" w:rsidRDefault="00C509CE">
    <w:pPr>
      <w:pStyle w:val="Footer"/>
    </w:pPr>
    <w:r>
      <w:t>Apple Inc.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C448A6" w14:textId="15F358C9" w:rsidR="00C509CE" w:rsidRDefault="00C509CE" w:rsidP="00114E2C">
    <w:pPr>
      <w:pStyle w:val="Footer"/>
    </w:pPr>
    <w:r>
      <w:t>Apple Inc.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C43BDC" w14:textId="77777777" w:rsidR="000430DA" w:rsidRDefault="000430DA">
      <w:r>
        <w:separator/>
      </w:r>
    </w:p>
  </w:footnote>
  <w:footnote w:type="continuationSeparator" w:id="0">
    <w:p w14:paraId="2B27D474" w14:textId="77777777" w:rsidR="000430DA" w:rsidRDefault="000430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2833BB" w14:textId="77777777" w:rsidR="00C509CE" w:rsidRDefault="00C509CE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2FBC6A2" w14:textId="77777777" w:rsidR="00C509CE" w:rsidRDefault="00C509C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8069BD"/>
    <w:multiLevelType w:val="hybridMultilevel"/>
    <w:tmpl w:val="80908D3C"/>
    <w:lvl w:ilvl="0" w:tplc="5E22C74A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A13F4A"/>
    <w:multiLevelType w:val="hybridMultilevel"/>
    <w:tmpl w:val="0D340948"/>
    <w:lvl w:ilvl="0" w:tplc="5F5E32B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172F2787"/>
    <w:multiLevelType w:val="hybridMultilevel"/>
    <w:tmpl w:val="23D05F0C"/>
    <w:lvl w:ilvl="0" w:tplc="6240897E">
      <w:start w:val="2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8300C6E"/>
    <w:multiLevelType w:val="hybridMultilevel"/>
    <w:tmpl w:val="E3B65A28"/>
    <w:lvl w:ilvl="0" w:tplc="B3DC8878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656E5B"/>
    <w:multiLevelType w:val="hybridMultilevel"/>
    <w:tmpl w:val="D748A368"/>
    <w:lvl w:ilvl="0" w:tplc="F89616C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F91739"/>
    <w:multiLevelType w:val="hybridMultilevel"/>
    <w:tmpl w:val="432438D2"/>
    <w:lvl w:ilvl="0" w:tplc="F12E1B4A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B50217B"/>
    <w:multiLevelType w:val="multilevel"/>
    <w:tmpl w:val="9D88D010"/>
    <w:lvl w:ilvl="0">
      <w:start w:val="1"/>
      <w:numFmt w:val="decimal"/>
      <w:lvlText w:val="[%1]"/>
      <w:lvlJc w:val="left"/>
      <w:pPr>
        <w:ind w:left="100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9A0FFD"/>
    <w:multiLevelType w:val="hybridMultilevel"/>
    <w:tmpl w:val="548271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4703AB7"/>
    <w:multiLevelType w:val="hybridMultilevel"/>
    <w:tmpl w:val="9EC6BC48"/>
    <w:lvl w:ilvl="0" w:tplc="1E9490D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82E5F34"/>
    <w:multiLevelType w:val="hybridMultilevel"/>
    <w:tmpl w:val="52946EF8"/>
    <w:lvl w:ilvl="0" w:tplc="BC26A4B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1"/>
  </w:num>
  <w:num w:numId="5">
    <w:abstractNumId w:val="2"/>
  </w:num>
  <w:num w:numId="6">
    <w:abstractNumId w:val="2"/>
  </w:num>
  <w:num w:numId="7">
    <w:abstractNumId w:val="8"/>
  </w:num>
  <w:num w:numId="8">
    <w:abstractNumId w:val="3"/>
  </w:num>
  <w:num w:numId="9">
    <w:abstractNumId w:val="9"/>
  </w:num>
  <w:num w:numId="10">
    <w:abstractNumId w:val="4"/>
  </w:num>
  <w:num w:numId="11">
    <w:abstractNumId w:val="5"/>
  </w:num>
  <w:num w:numId="12">
    <w:abstractNumId w:val="12"/>
  </w:num>
  <w:num w:numId="13">
    <w:abstractNumId w:val="6"/>
  </w:num>
  <w:num w:numId="14">
    <w:abstractNumId w:val="7"/>
  </w:num>
  <w:num w:numId="1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623D"/>
    <w:rsid w:val="00011CAD"/>
    <w:rsid w:val="000206DB"/>
    <w:rsid w:val="00033397"/>
    <w:rsid w:val="00040095"/>
    <w:rsid w:val="000430DA"/>
    <w:rsid w:val="00044DE2"/>
    <w:rsid w:val="00051834"/>
    <w:rsid w:val="00054529"/>
    <w:rsid w:val="00054A22"/>
    <w:rsid w:val="000607C9"/>
    <w:rsid w:val="00062023"/>
    <w:rsid w:val="000655A6"/>
    <w:rsid w:val="0006704A"/>
    <w:rsid w:val="00080512"/>
    <w:rsid w:val="000A0C3B"/>
    <w:rsid w:val="000A365D"/>
    <w:rsid w:val="000A68F3"/>
    <w:rsid w:val="000B61FB"/>
    <w:rsid w:val="000C16C8"/>
    <w:rsid w:val="000C47C3"/>
    <w:rsid w:val="000D58AB"/>
    <w:rsid w:val="000D6A52"/>
    <w:rsid w:val="000E1A37"/>
    <w:rsid w:val="00104BC6"/>
    <w:rsid w:val="00114E2C"/>
    <w:rsid w:val="00121103"/>
    <w:rsid w:val="00133525"/>
    <w:rsid w:val="00141326"/>
    <w:rsid w:val="001476E2"/>
    <w:rsid w:val="0016611C"/>
    <w:rsid w:val="00166B5C"/>
    <w:rsid w:val="0017591E"/>
    <w:rsid w:val="00176183"/>
    <w:rsid w:val="00181118"/>
    <w:rsid w:val="001825F0"/>
    <w:rsid w:val="001841B1"/>
    <w:rsid w:val="001A410D"/>
    <w:rsid w:val="001A4C42"/>
    <w:rsid w:val="001A7772"/>
    <w:rsid w:val="001C21C3"/>
    <w:rsid w:val="001D02C2"/>
    <w:rsid w:val="001D1470"/>
    <w:rsid w:val="001D2A82"/>
    <w:rsid w:val="001F0C1D"/>
    <w:rsid w:val="001F1132"/>
    <w:rsid w:val="001F168B"/>
    <w:rsid w:val="00204648"/>
    <w:rsid w:val="0021744E"/>
    <w:rsid w:val="00234587"/>
    <w:rsid w:val="002347A2"/>
    <w:rsid w:val="002450A4"/>
    <w:rsid w:val="00247926"/>
    <w:rsid w:val="00261B7C"/>
    <w:rsid w:val="002637C2"/>
    <w:rsid w:val="0026424E"/>
    <w:rsid w:val="002675F0"/>
    <w:rsid w:val="00274A90"/>
    <w:rsid w:val="00276C70"/>
    <w:rsid w:val="00276EE4"/>
    <w:rsid w:val="00277626"/>
    <w:rsid w:val="0028485D"/>
    <w:rsid w:val="0029079A"/>
    <w:rsid w:val="002A2A03"/>
    <w:rsid w:val="002A51BE"/>
    <w:rsid w:val="002A797D"/>
    <w:rsid w:val="002B1B99"/>
    <w:rsid w:val="002B454A"/>
    <w:rsid w:val="002B6339"/>
    <w:rsid w:val="002B6EF4"/>
    <w:rsid w:val="002C79FA"/>
    <w:rsid w:val="002D3298"/>
    <w:rsid w:val="002D61E3"/>
    <w:rsid w:val="002E00EE"/>
    <w:rsid w:val="002F4933"/>
    <w:rsid w:val="0030430D"/>
    <w:rsid w:val="00311180"/>
    <w:rsid w:val="003172DC"/>
    <w:rsid w:val="00327934"/>
    <w:rsid w:val="003325B7"/>
    <w:rsid w:val="0034052F"/>
    <w:rsid w:val="0035462D"/>
    <w:rsid w:val="00357C9C"/>
    <w:rsid w:val="003765B8"/>
    <w:rsid w:val="003772E9"/>
    <w:rsid w:val="00390FFB"/>
    <w:rsid w:val="003931FE"/>
    <w:rsid w:val="003946F3"/>
    <w:rsid w:val="003A0483"/>
    <w:rsid w:val="003A66C6"/>
    <w:rsid w:val="003B56B1"/>
    <w:rsid w:val="003C3971"/>
    <w:rsid w:val="003C430A"/>
    <w:rsid w:val="003C6A8C"/>
    <w:rsid w:val="003C7E3B"/>
    <w:rsid w:val="003D0F89"/>
    <w:rsid w:val="003E7753"/>
    <w:rsid w:val="003E7ED9"/>
    <w:rsid w:val="003F0C6B"/>
    <w:rsid w:val="003F1DE5"/>
    <w:rsid w:val="003F275D"/>
    <w:rsid w:val="003F474B"/>
    <w:rsid w:val="003F6ACE"/>
    <w:rsid w:val="00401944"/>
    <w:rsid w:val="00412250"/>
    <w:rsid w:val="004166A1"/>
    <w:rsid w:val="0041733B"/>
    <w:rsid w:val="00420FB8"/>
    <w:rsid w:val="00423334"/>
    <w:rsid w:val="00426737"/>
    <w:rsid w:val="0043242D"/>
    <w:rsid w:val="004345EC"/>
    <w:rsid w:val="00453FE3"/>
    <w:rsid w:val="00463240"/>
    <w:rsid w:val="004728B7"/>
    <w:rsid w:val="0047564A"/>
    <w:rsid w:val="00475AC6"/>
    <w:rsid w:val="004768DA"/>
    <w:rsid w:val="004812DD"/>
    <w:rsid w:val="004819D5"/>
    <w:rsid w:val="004826A9"/>
    <w:rsid w:val="004A3D27"/>
    <w:rsid w:val="004A48FA"/>
    <w:rsid w:val="004A5DB3"/>
    <w:rsid w:val="004B5C7F"/>
    <w:rsid w:val="004C15E6"/>
    <w:rsid w:val="004C1601"/>
    <w:rsid w:val="004C7C52"/>
    <w:rsid w:val="004D3578"/>
    <w:rsid w:val="004D5ADE"/>
    <w:rsid w:val="004E213A"/>
    <w:rsid w:val="004E2762"/>
    <w:rsid w:val="004F0988"/>
    <w:rsid w:val="004F3340"/>
    <w:rsid w:val="004F3E3D"/>
    <w:rsid w:val="004F7DEF"/>
    <w:rsid w:val="005038CA"/>
    <w:rsid w:val="00527CB4"/>
    <w:rsid w:val="0053388B"/>
    <w:rsid w:val="00534BE5"/>
    <w:rsid w:val="00535773"/>
    <w:rsid w:val="00543E6C"/>
    <w:rsid w:val="00556D61"/>
    <w:rsid w:val="00565087"/>
    <w:rsid w:val="00567534"/>
    <w:rsid w:val="00572E14"/>
    <w:rsid w:val="005834F5"/>
    <w:rsid w:val="00594F57"/>
    <w:rsid w:val="005973BE"/>
    <w:rsid w:val="005A5986"/>
    <w:rsid w:val="005A656C"/>
    <w:rsid w:val="005C25FF"/>
    <w:rsid w:val="005D2E01"/>
    <w:rsid w:val="005D7526"/>
    <w:rsid w:val="005E69AE"/>
    <w:rsid w:val="005F23E7"/>
    <w:rsid w:val="0060129F"/>
    <w:rsid w:val="00602AEA"/>
    <w:rsid w:val="006073EA"/>
    <w:rsid w:val="00607E3C"/>
    <w:rsid w:val="00614FDF"/>
    <w:rsid w:val="006234AA"/>
    <w:rsid w:val="00624566"/>
    <w:rsid w:val="006246A7"/>
    <w:rsid w:val="00625205"/>
    <w:rsid w:val="0062595A"/>
    <w:rsid w:val="0063543D"/>
    <w:rsid w:val="00643C93"/>
    <w:rsid w:val="00647114"/>
    <w:rsid w:val="006528E0"/>
    <w:rsid w:val="00656B9D"/>
    <w:rsid w:val="00662106"/>
    <w:rsid w:val="0066559E"/>
    <w:rsid w:val="0068530E"/>
    <w:rsid w:val="006A2C3D"/>
    <w:rsid w:val="006A323F"/>
    <w:rsid w:val="006A7137"/>
    <w:rsid w:val="006A7DEF"/>
    <w:rsid w:val="006B30D0"/>
    <w:rsid w:val="006C228A"/>
    <w:rsid w:val="006C3AA1"/>
    <w:rsid w:val="006C3D95"/>
    <w:rsid w:val="006C6B22"/>
    <w:rsid w:val="006D0F9A"/>
    <w:rsid w:val="006D7B72"/>
    <w:rsid w:val="006E5C86"/>
    <w:rsid w:val="00701A75"/>
    <w:rsid w:val="0070556D"/>
    <w:rsid w:val="00711CF9"/>
    <w:rsid w:val="00713C44"/>
    <w:rsid w:val="007302D6"/>
    <w:rsid w:val="00734564"/>
    <w:rsid w:val="00734A5B"/>
    <w:rsid w:val="0074026F"/>
    <w:rsid w:val="007429F6"/>
    <w:rsid w:val="00744E3A"/>
    <w:rsid w:val="00744E76"/>
    <w:rsid w:val="00752198"/>
    <w:rsid w:val="007534AC"/>
    <w:rsid w:val="00753881"/>
    <w:rsid w:val="007551EB"/>
    <w:rsid w:val="00757410"/>
    <w:rsid w:val="00762B40"/>
    <w:rsid w:val="00772FB5"/>
    <w:rsid w:val="00774DA4"/>
    <w:rsid w:val="00781F0F"/>
    <w:rsid w:val="0079544F"/>
    <w:rsid w:val="007A6283"/>
    <w:rsid w:val="007B600E"/>
    <w:rsid w:val="007D1CA7"/>
    <w:rsid w:val="007E27DA"/>
    <w:rsid w:val="007E5AE9"/>
    <w:rsid w:val="007E6354"/>
    <w:rsid w:val="007F0F4A"/>
    <w:rsid w:val="008028A4"/>
    <w:rsid w:val="00802B8D"/>
    <w:rsid w:val="00802C23"/>
    <w:rsid w:val="00805884"/>
    <w:rsid w:val="00814664"/>
    <w:rsid w:val="00814EEB"/>
    <w:rsid w:val="0081783A"/>
    <w:rsid w:val="00820B25"/>
    <w:rsid w:val="0082493D"/>
    <w:rsid w:val="00825EDF"/>
    <w:rsid w:val="00830747"/>
    <w:rsid w:val="00851681"/>
    <w:rsid w:val="0085227D"/>
    <w:rsid w:val="00854543"/>
    <w:rsid w:val="00870EB0"/>
    <w:rsid w:val="008768CA"/>
    <w:rsid w:val="0089062C"/>
    <w:rsid w:val="00895E23"/>
    <w:rsid w:val="008A3527"/>
    <w:rsid w:val="008A5F18"/>
    <w:rsid w:val="008C2245"/>
    <w:rsid w:val="008C384C"/>
    <w:rsid w:val="008C494B"/>
    <w:rsid w:val="008D4F18"/>
    <w:rsid w:val="008E7986"/>
    <w:rsid w:val="008F626A"/>
    <w:rsid w:val="0090271F"/>
    <w:rsid w:val="00902E23"/>
    <w:rsid w:val="0091018D"/>
    <w:rsid w:val="009114D7"/>
    <w:rsid w:val="0091348E"/>
    <w:rsid w:val="00917334"/>
    <w:rsid w:val="00917CCB"/>
    <w:rsid w:val="00921E71"/>
    <w:rsid w:val="00930919"/>
    <w:rsid w:val="00942EC2"/>
    <w:rsid w:val="0094625B"/>
    <w:rsid w:val="00952E04"/>
    <w:rsid w:val="00955390"/>
    <w:rsid w:val="009574BA"/>
    <w:rsid w:val="00957852"/>
    <w:rsid w:val="00957B49"/>
    <w:rsid w:val="00965947"/>
    <w:rsid w:val="00965ED0"/>
    <w:rsid w:val="009751F6"/>
    <w:rsid w:val="009929FF"/>
    <w:rsid w:val="009B236A"/>
    <w:rsid w:val="009B373D"/>
    <w:rsid w:val="009C2313"/>
    <w:rsid w:val="009C3639"/>
    <w:rsid w:val="009F37B7"/>
    <w:rsid w:val="009F5E43"/>
    <w:rsid w:val="00A04574"/>
    <w:rsid w:val="00A06AAF"/>
    <w:rsid w:val="00A102F2"/>
    <w:rsid w:val="00A10F02"/>
    <w:rsid w:val="00A13BCD"/>
    <w:rsid w:val="00A13C2E"/>
    <w:rsid w:val="00A14D3F"/>
    <w:rsid w:val="00A164B4"/>
    <w:rsid w:val="00A168D7"/>
    <w:rsid w:val="00A20472"/>
    <w:rsid w:val="00A21486"/>
    <w:rsid w:val="00A2152A"/>
    <w:rsid w:val="00A26956"/>
    <w:rsid w:val="00A31634"/>
    <w:rsid w:val="00A334E3"/>
    <w:rsid w:val="00A517B0"/>
    <w:rsid w:val="00A53724"/>
    <w:rsid w:val="00A542F7"/>
    <w:rsid w:val="00A5609E"/>
    <w:rsid w:val="00A625A6"/>
    <w:rsid w:val="00A67816"/>
    <w:rsid w:val="00A7175A"/>
    <w:rsid w:val="00A73129"/>
    <w:rsid w:val="00A75621"/>
    <w:rsid w:val="00A82346"/>
    <w:rsid w:val="00A83518"/>
    <w:rsid w:val="00A9004D"/>
    <w:rsid w:val="00A92BA1"/>
    <w:rsid w:val="00A942D0"/>
    <w:rsid w:val="00AA3D5D"/>
    <w:rsid w:val="00AB5A96"/>
    <w:rsid w:val="00AC0150"/>
    <w:rsid w:val="00AC6BC6"/>
    <w:rsid w:val="00AD32E7"/>
    <w:rsid w:val="00AD5F64"/>
    <w:rsid w:val="00AE3797"/>
    <w:rsid w:val="00AF7AB0"/>
    <w:rsid w:val="00B128FD"/>
    <w:rsid w:val="00B150E6"/>
    <w:rsid w:val="00B15449"/>
    <w:rsid w:val="00B35505"/>
    <w:rsid w:val="00B44F81"/>
    <w:rsid w:val="00B50264"/>
    <w:rsid w:val="00B51CDC"/>
    <w:rsid w:val="00B5685A"/>
    <w:rsid w:val="00B65A49"/>
    <w:rsid w:val="00B76FBB"/>
    <w:rsid w:val="00B863E2"/>
    <w:rsid w:val="00B93086"/>
    <w:rsid w:val="00BA19ED"/>
    <w:rsid w:val="00BA300B"/>
    <w:rsid w:val="00BA4B8D"/>
    <w:rsid w:val="00BC0F7D"/>
    <w:rsid w:val="00BC179E"/>
    <w:rsid w:val="00BC227B"/>
    <w:rsid w:val="00BE3255"/>
    <w:rsid w:val="00BE4DF0"/>
    <w:rsid w:val="00BF01FB"/>
    <w:rsid w:val="00BF095A"/>
    <w:rsid w:val="00BF128E"/>
    <w:rsid w:val="00BF4C3B"/>
    <w:rsid w:val="00BF692E"/>
    <w:rsid w:val="00C010CD"/>
    <w:rsid w:val="00C0292C"/>
    <w:rsid w:val="00C079CE"/>
    <w:rsid w:val="00C1496A"/>
    <w:rsid w:val="00C16008"/>
    <w:rsid w:val="00C1711F"/>
    <w:rsid w:val="00C2036A"/>
    <w:rsid w:val="00C33079"/>
    <w:rsid w:val="00C34D05"/>
    <w:rsid w:val="00C358C6"/>
    <w:rsid w:val="00C40EAD"/>
    <w:rsid w:val="00C45231"/>
    <w:rsid w:val="00C5093D"/>
    <w:rsid w:val="00C509CE"/>
    <w:rsid w:val="00C53DE8"/>
    <w:rsid w:val="00C54C23"/>
    <w:rsid w:val="00C575E9"/>
    <w:rsid w:val="00C71DA1"/>
    <w:rsid w:val="00C72833"/>
    <w:rsid w:val="00C80F1D"/>
    <w:rsid w:val="00C87227"/>
    <w:rsid w:val="00C90E0A"/>
    <w:rsid w:val="00C92A14"/>
    <w:rsid w:val="00C93F40"/>
    <w:rsid w:val="00CA3D0C"/>
    <w:rsid w:val="00CA4213"/>
    <w:rsid w:val="00CB45A1"/>
    <w:rsid w:val="00CB69DE"/>
    <w:rsid w:val="00CC5BE3"/>
    <w:rsid w:val="00CD5CF4"/>
    <w:rsid w:val="00CE1B41"/>
    <w:rsid w:val="00CE2F48"/>
    <w:rsid w:val="00CE6DD7"/>
    <w:rsid w:val="00CF20E3"/>
    <w:rsid w:val="00CF65B5"/>
    <w:rsid w:val="00D00BA3"/>
    <w:rsid w:val="00D238B2"/>
    <w:rsid w:val="00D2683C"/>
    <w:rsid w:val="00D309CC"/>
    <w:rsid w:val="00D4587A"/>
    <w:rsid w:val="00D463D6"/>
    <w:rsid w:val="00D46431"/>
    <w:rsid w:val="00D56A52"/>
    <w:rsid w:val="00D57972"/>
    <w:rsid w:val="00D675A9"/>
    <w:rsid w:val="00D738D6"/>
    <w:rsid w:val="00D74B53"/>
    <w:rsid w:val="00D755EB"/>
    <w:rsid w:val="00D80235"/>
    <w:rsid w:val="00D81B4C"/>
    <w:rsid w:val="00D84D58"/>
    <w:rsid w:val="00D8507E"/>
    <w:rsid w:val="00D87E00"/>
    <w:rsid w:val="00D9134D"/>
    <w:rsid w:val="00D97761"/>
    <w:rsid w:val="00DA7A03"/>
    <w:rsid w:val="00DB1818"/>
    <w:rsid w:val="00DB4052"/>
    <w:rsid w:val="00DB79F7"/>
    <w:rsid w:val="00DC309B"/>
    <w:rsid w:val="00DC4DA2"/>
    <w:rsid w:val="00DD4C17"/>
    <w:rsid w:val="00DD4D52"/>
    <w:rsid w:val="00DF2B1F"/>
    <w:rsid w:val="00DF6189"/>
    <w:rsid w:val="00DF62CD"/>
    <w:rsid w:val="00E16509"/>
    <w:rsid w:val="00E2413E"/>
    <w:rsid w:val="00E35B70"/>
    <w:rsid w:val="00E427F6"/>
    <w:rsid w:val="00E44582"/>
    <w:rsid w:val="00E52814"/>
    <w:rsid w:val="00E54B95"/>
    <w:rsid w:val="00E64596"/>
    <w:rsid w:val="00E72324"/>
    <w:rsid w:val="00E72ABE"/>
    <w:rsid w:val="00E74333"/>
    <w:rsid w:val="00E77645"/>
    <w:rsid w:val="00EA3CD6"/>
    <w:rsid w:val="00EB6069"/>
    <w:rsid w:val="00EC4847"/>
    <w:rsid w:val="00EC4A25"/>
    <w:rsid w:val="00EC4F16"/>
    <w:rsid w:val="00EC55DC"/>
    <w:rsid w:val="00EE5AA7"/>
    <w:rsid w:val="00EF70F3"/>
    <w:rsid w:val="00F025A2"/>
    <w:rsid w:val="00F04712"/>
    <w:rsid w:val="00F06F13"/>
    <w:rsid w:val="00F10C13"/>
    <w:rsid w:val="00F15570"/>
    <w:rsid w:val="00F21311"/>
    <w:rsid w:val="00F22EC7"/>
    <w:rsid w:val="00F325C8"/>
    <w:rsid w:val="00F3347C"/>
    <w:rsid w:val="00F35A8C"/>
    <w:rsid w:val="00F47A34"/>
    <w:rsid w:val="00F54BE6"/>
    <w:rsid w:val="00F565B6"/>
    <w:rsid w:val="00F62AEB"/>
    <w:rsid w:val="00F653B8"/>
    <w:rsid w:val="00F70647"/>
    <w:rsid w:val="00F72F4F"/>
    <w:rsid w:val="00F7495C"/>
    <w:rsid w:val="00F87D29"/>
    <w:rsid w:val="00FA1266"/>
    <w:rsid w:val="00FA29A4"/>
    <w:rsid w:val="00FA3A4C"/>
    <w:rsid w:val="00FB645D"/>
    <w:rsid w:val="00FC1192"/>
    <w:rsid w:val="00FD2950"/>
    <w:rsid w:val="00FD72EF"/>
    <w:rsid w:val="00FF27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0143B59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600"/>
    </w:pPr>
  </w:style>
  <w:style w:type="paragraph" w:styleId="TOC8">
    <w:name w:val="toc 8"/>
    <w:basedOn w:val="TOC1"/>
    <w:uiPriority w:val="39"/>
    <w:pPr>
      <w:spacing w:after="0"/>
      <w:ind w:left="1400"/>
    </w:pPr>
    <w:rPr>
      <w:b w:val="0"/>
      <w:bCs w:val="0"/>
    </w:rPr>
  </w:style>
  <w:style w:type="paragraph" w:styleId="TOC1">
    <w:name w:val="toc 1"/>
    <w:aliases w:val="TOC Proposal 1"/>
    <w:basedOn w:val="Proposal"/>
    <w:uiPriority w:val="39"/>
    <w:rsid w:val="005973BE"/>
    <w:rPr>
      <w:bCs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800"/>
    </w:pPr>
  </w:style>
  <w:style w:type="paragraph" w:styleId="TOC4">
    <w:name w:val="toc 4"/>
    <w:basedOn w:val="TOC3"/>
    <w:semiHidden/>
    <w:pPr>
      <w:ind w:left="600"/>
    </w:pPr>
  </w:style>
  <w:style w:type="paragraph" w:styleId="TOC3">
    <w:name w:val="toc 3"/>
    <w:basedOn w:val="TOC2"/>
    <w:semiHidden/>
    <w:pPr>
      <w:spacing w:before="0"/>
      <w:ind w:left="400"/>
    </w:pPr>
    <w:rPr>
      <w:i w:val="0"/>
      <w:iCs w:val="0"/>
    </w:rPr>
  </w:style>
  <w:style w:type="paragraph" w:styleId="TOC2">
    <w:name w:val="toc 2"/>
    <w:basedOn w:val="TOC1"/>
    <w:uiPriority w:val="39"/>
    <w:pPr>
      <w:spacing w:before="120" w:after="0"/>
      <w:ind w:left="200"/>
    </w:pPr>
    <w:rPr>
      <w:b w:val="0"/>
      <w:bCs w:val="0"/>
      <w:i/>
      <w:iCs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rsid w:val="00752198"/>
    <w:pPr>
      <w:keepLines/>
      <w:numPr>
        <w:numId w:val="6"/>
      </w:numPr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00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paragraph" w:customStyle="1" w:styleId="CH">
    <w:name w:val="CH"/>
    <w:basedOn w:val="Normal"/>
    <w:rsid w:val="00D46431"/>
    <w:pPr>
      <w:tabs>
        <w:tab w:val="left" w:pos="2268"/>
        <w:tab w:val="right" w:pos="7920"/>
        <w:tab w:val="right" w:pos="9639"/>
      </w:tabs>
      <w:spacing w:after="0"/>
    </w:pPr>
    <w:rPr>
      <w:rFonts w:ascii="Arial" w:hAnsi="Arial" w:cs="Arial"/>
      <w:b/>
      <w:sz w:val="24"/>
    </w:rPr>
  </w:style>
  <w:style w:type="paragraph" w:styleId="Revision">
    <w:name w:val="Revision"/>
    <w:hidden/>
    <w:uiPriority w:val="99"/>
    <w:semiHidden/>
    <w:rsid w:val="00820B25"/>
    <w:rPr>
      <w:lang w:eastAsia="en-US"/>
    </w:rPr>
  </w:style>
  <w:style w:type="paragraph" w:customStyle="1" w:styleId="Observation">
    <w:name w:val="Observation"/>
    <w:basedOn w:val="Normal"/>
    <w:rsid w:val="00E72324"/>
    <w:pPr>
      <w:tabs>
        <w:tab w:val="left" w:pos="1701"/>
      </w:tabs>
      <w:ind w:left="1701" w:hanging="1701"/>
    </w:pPr>
    <w:rPr>
      <w:i/>
    </w:rPr>
  </w:style>
  <w:style w:type="paragraph" w:customStyle="1" w:styleId="Proposal">
    <w:name w:val="Proposal"/>
    <w:basedOn w:val="Normal"/>
    <w:rsid w:val="003E7753"/>
    <w:pPr>
      <w:tabs>
        <w:tab w:val="left" w:pos="1701"/>
      </w:tabs>
      <w:ind w:left="1701" w:hanging="1701"/>
    </w:pPr>
    <w:rPr>
      <w:b/>
    </w:rPr>
  </w:style>
  <w:style w:type="paragraph" w:styleId="ListParagraph">
    <w:name w:val="List Paragraph"/>
    <w:basedOn w:val="Normal"/>
    <w:uiPriority w:val="34"/>
    <w:qFormat/>
    <w:rsid w:val="00E64596"/>
    <w:pPr>
      <w:ind w:left="720"/>
      <w:contextualSpacing/>
    </w:pPr>
  </w:style>
  <w:style w:type="character" w:customStyle="1" w:styleId="B1Char">
    <w:name w:val="B1 Char"/>
    <w:link w:val="B1"/>
    <w:qFormat/>
    <w:locked/>
    <w:rsid w:val="0089062C"/>
    <w:rPr>
      <w:lang w:eastAsia="en-US"/>
    </w:rPr>
  </w:style>
  <w:style w:type="character" w:customStyle="1" w:styleId="TACChar">
    <w:name w:val="TAC Char"/>
    <w:link w:val="TAC"/>
    <w:qFormat/>
    <w:rsid w:val="00CE2F4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CE2F48"/>
    <w:rPr>
      <w:rFonts w:ascii="Arial" w:hAnsi="Arial"/>
      <w:b/>
      <w:sz w:val="18"/>
      <w:lang w:eastAsia="en-US"/>
    </w:rPr>
  </w:style>
  <w:style w:type="character" w:customStyle="1" w:styleId="TANChar">
    <w:name w:val="TAN Char"/>
    <w:link w:val="TAN"/>
    <w:qFormat/>
    <w:rsid w:val="00CE2F48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A67816"/>
    <w:rPr>
      <w:rFonts w:ascii="Arial" w:hAnsi="Arial"/>
      <w:b/>
      <w:lang w:eastAsia="en-US"/>
    </w:rPr>
  </w:style>
  <w:style w:type="character" w:customStyle="1" w:styleId="Heading2Char">
    <w:name w:val="Heading 2 Char"/>
    <w:basedOn w:val="DefaultParagraphFont"/>
    <w:link w:val="Heading2"/>
    <w:rsid w:val="00D00BA3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06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3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2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9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1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0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1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6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9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3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8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0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01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2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5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0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0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13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95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8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35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0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3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2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4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9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1659FF-BD01-5745-9B04-8C3B24D6FB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15</TotalTime>
  <Pages>4</Pages>
  <Words>1351</Words>
  <Characters>7701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Manager/>
  <Company>Apple Inc</Company>
  <LinksUpToDate>false</LinksUpToDate>
  <CharactersWithSpaces>9034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Alexander Sayenko</dc:creator>
  <cp:keywords/>
  <dc:description/>
  <cp:lastModifiedBy>James Wang</cp:lastModifiedBy>
  <cp:revision>6</cp:revision>
  <cp:lastPrinted>2019-02-25T14:05:00Z</cp:lastPrinted>
  <dcterms:created xsi:type="dcterms:W3CDTF">2022-02-14T05:08:00Z</dcterms:created>
  <dcterms:modified xsi:type="dcterms:W3CDTF">2022-02-14T21:41:00Z</dcterms:modified>
  <cp:category/>
</cp:coreProperties>
</file>